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4A370" w14:textId="5AD7664C" w:rsidR="00F51BFE" w:rsidRDefault="00652600" w:rsidP="00F51BFE">
      <w:pPr>
        <w:spacing w:after="0"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291907">
        <w:rPr>
          <w:rFonts w:ascii="Corbel" w:hAnsi="Corbel"/>
          <w:bCs/>
          <w:i/>
          <w:sz w:val="24"/>
          <w:szCs w:val="24"/>
        </w:rPr>
        <w:t xml:space="preserve">Załącznik nr 1.5 do Zarządzenia Rektora </w:t>
      </w:r>
      <w:proofErr w:type="gramStart"/>
      <w:r w:rsidRPr="00291907">
        <w:rPr>
          <w:rFonts w:ascii="Corbel" w:hAnsi="Corbel"/>
          <w:bCs/>
          <w:i/>
          <w:sz w:val="24"/>
          <w:szCs w:val="24"/>
        </w:rPr>
        <w:t>UR  nr</w:t>
      </w:r>
      <w:proofErr w:type="gramEnd"/>
      <w:r w:rsidRPr="00291907">
        <w:rPr>
          <w:rFonts w:ascii="Corbel" w:hAnsi="Corbel"/>
          <w:bCs/>
          <w:i/>
          <w:sz w:val="24"/>
          <w:szCs w:val="24"/>
        </w:rPr>
        <w:t xml:space="preserve"> </w:t>
      </w:r>
      <w:r>
        <w:rPr>
          <w:rFonts w:ascii="Corbel" w:hAnsi="Corbel"/>
          <w:bCs/>
          <w:i/>
          <w:sz w:val="24"/>
          <w:szCs w:val="24"/>
        </w:rPr>
        <w:t>7</w:t>
      </w:r>
      <w:r w:rsidRPr="00291907">
        <w:rPr>
          <w:rFonts w:ascii="Corbel" w:hAnsi="Corbel"/>
          <w:bCs/>
          <w:i/>
          <w:sz w:val="24"/>
          <w:szCs w:val="24"/>
        </w:rPr>
        <w:t>/20</w:t>
      </w:r>
      <w:r>
        <w:rPr>
          <w:rFonts w:ascii="Corbel" w:hAnsi="Corbel"/>
          <w:bCs/>
          <w:i/>
          <w:sz w:val="24"/>
          <w:szCs w:val="24"/>
        </w:rPr>
        <w:t>23</w:t>
      </w:r>
    </w:p>
    <w:p w14:paraId="147C696C" w14:textId="77777777" w:rsidR="00652600" w:rsidRDefault="00652600" w:rsidP="00F51BF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24C25DE7" w14:textId="60EEFC79" w:rsidR="0085747A" w:rsidRPr="002D7614" w:rsidRDefault="0085747A" w:rsidP="002D761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D7614">
        <w:rPr>
          <w:rFonts w:ascii="Corbel" w:hAnsi="Corbel"/>
          <w:b/>
          <w:smallCaps/>
          <w:sz w:val="24"/>
          <w:szCs w:val="24"/>
        </w:rPr>
        <w:t>SYLABUS</w:t>
      </w:r>
    </w:p>
    <w:p w14:paraId="4F9931C5" w14:textId="5D548CF3" w:rsidR="0085747A" w:rsidRPr="002D7614" w:rsidRDefault="0071620A" w:rsidP="002D761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D761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2D7614">
        <w:rPr>
          <w:rFonts w:ascii="Corbel" w:hAnsi="Corbel"/>
          <w:b/>
          <w:smallCaps/>
          <w:sz w:val="24"/>
          <w:szCs w:val="24"/>
        </w:rPr>
        <w:t xml:space="preserve"> </w:t>
      </w:r>
      <w:r w:rsidR="003C58A2">
        <w:rPr>
          <w:rFonts w:ascii="Corbel" w:hAnsi="Corbel"/>
          <w:i/>
          <w:smallCaps/>
          <w:sz w:val="24"/>
          <w:szCs w:val="24"/>
        </w:rPr>
        <w:t>202</w:t>
      </w:r>
      <w:r w:rsidR="000555F3">
        <w:rPr>
          <w:rFonts w:ascii="Corbel" w:hAnsi="Corbel"/>
          <w:i/>
          <w:smallCaps/>
          <w:sz w:val="24"/>
          <w:szCs w:val="24"/>
        </w:rPr>
        <w:t>3</w:t>
      </w:r>
      <w:r w:rsidR="003C58A2">
        <w:rPr>
          <w:rFonts w:ascii="Corbel" w:hAnsi="Corbel"/>
          <w:i/>
          <w:smallCaps/>
          <w:sz w:val="24"/>
          <w:szCs w:val="24"/>
        </w:rPr>
        <w:t>-202</w:t>
      </w:r>
      <w:r w:rsidR="000555F3">
        <w:rPr>
          <w:rFonts w:ascii="Corbel" w:hAnsi="Corbel"/>
          <w:i/>
          <w:smallCaps/>
          <w:sz w:val="24"/>
          <w:szCs w:val="24"/>
        </w:rPr>
        <w:t>6</w:t>
      </w:r>
    </w:p>
    <w:p w14:paraId="6354ACD6" w14:textId="3ECA364E" w:rsidR="00F51BFE" w:rsidRPr="002D7614" w:rsidRDefault="00F51BFE" w:rsidP="000C218F">
      <w:pPr>
        <w:spacing w:after="0" w:line="240" w:lineRule="exact"/>
        <w:jc w:val="center"/>
        <w:rPr>
          <w:rFonts w:ascii="Corbel" w:hAnsi="Corbel"/>
        </w:rPr>
      </w:pPr>
      <w:r>
        <w:rPr>
          <w:rFonts w:ascii="Corbel" w:hAnsi="Corbel"/>
          <w:sz w:val="20"/>
          <w:szCs w:val="20"/>
        </w:rPr>
        <w:t>Rok akademicki   202</w:t>
      </w:r>
      <w:r w:rsidR="000555F3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0555F3">
        <w:rPr>
          <w:rFonts w:ascii="Corbel" w:hAnsi="Corbel"/>
          <w:sz w:val="20"/>
          <w:szCs w:val="20"/>
        </w:rPr>
        <w:t>6</w:t>
      </w:r>
    </w:p>
    <w:p w14:paraId="6DB2E50F" w14:textId="77777777" w:rsidR="0085747A" w:rsidRPr="002D7614" w:rsidRDefault="0085747A" w:rsidP="002D7614">
      <w:pPr>
        <w:spacing w:after="0" w:line="240" w:lineRule="auto"/>
        <w:rPr>
          <w:rFonts w:ascii="Corbel" w:hAnsi="Corbel"/>
        </w:rPr>
      </w:pPr>
    </w:p>
    <w:p w14:paraId="030A66D7" w14:textId="77781DF7" w:rsidR="0085747A" w:rsidRPr="002D7614" w:rsidRDefault="0071620A" w:rsidP="002D761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D7614">
        <w:rPr>
          <w:rFonts w:ascii="Corbel" w:hAnsi="Corbel"/>
          <w:szCs w:val="24"/>
        </w:rPr>
        <w:t xml:space="preserve">1. </w:t>
      </w:r>
      <w:r w:rsidR="0085747A" w:rsidRPr="002D7614">
        <w:rPr>
          <w:rFonts w:ascii="Corbel" w:hAnsi="Corbel"/>
          <w:szCs w:val="24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946"/>
      </w:tblGrid>
      <w:tr w:rsidR="0085747A" w:rsidRPr="002D7614" w14:paraId="0AFBF34E" w14:textId="77777777" w:rsidTr="3DFFB4C4">
        <w:tc>
          <w:tcPr>
            <w:tcW w:w="2694" w:type="dxa"/>
            <w:vAlign w:val="center"/>
          </w:tcPr>
          <w:p w14:paraId="4117F948" w14:textId="423F0A6D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946" w:type="dxa"/>
            <w:vAlign w:val="center"/>
          </w:tcPr>
          <w:p w14:paraId="4FC31B52" w14:textId="77777777" w:rsidR="0085747A" w:rsidRPr="002D7614" w:rsidRDefault="00522075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Programy komputerowe w rachunkowości</w:t>
            </w:r>
          </w:p>
        </w:tc>
      </w:tr>
      <w:tr w:rsidR="0085747A" w:rsidRPr="002D7614" w14:paraId="070892B9" w14:textId="77777777" w:rsidTr="3DFFB4C4">
        <w:tc>
          <w:tcPr>
            <w:tcW w:w="2694" w:type="dxa"/>
            <w:vAlign w:val="center"/>
          </w:tcPr>
          <w:p w14:paraId="7EB1BAFE" w14:textId="6C083C33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6946" w:type="dxa"/>
            <w:vAlign w:val="center"/>
          </w:tcPr>
          <w:p w14:paraId="035FA34E" w14:textId="0AD35286" w:rsidR="0085747A" w:rsidRPr="002D7614" w:rsidRDefault="00522075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3DFFB4C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E/I/EUB/C-1.11b</w:t>
            </w:r>
          </w:p>
        </w:tc>
      </w:tr>
      <w:tr w:rsidR="0085747A" w:rsidRPr="002D7614" w14:paraId="2788EBD7" w14:textId="77777777" w:rsidTr="3DFFB4C4">
        <w:tc>
          <w:tcPr>
            <w:tcW w:w="2694" w:type="dxa"/>
            <w:vAlign w:val="center"/>
          </w:tcPr>
          <w:p w14:paraId="6EF17D33" w14:textId="3EA0610A" w:rsidR="0085747A" w:rsidRPr="002D7614" w:rsidRDefault="000A53AB" w:rsidP="002D761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2D7614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6946" w:type="dxa"/>
            <w:vAlign w:val="center"/>
          </w:tcPr>
          <w:p w14:paraId="415CFDFF" w14:textId="7A502536" w:rsidR="0085747A" w:rsidRPr="002D7614" w:rsidRDefault="006A3F91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Wydział Ekonomii i Finansów</w:t>
            </w:r>
          </w:p>
        </w:tc>
      </w:tr>
      <w:tr w:rsidR="0085747A" w:rsidRPr="002D7614" w14:paraId="1E0E6615" w14:textId="77777777" w:rsidTr="3DFFB4C4">
        <w:tc>
          <w:tcPr>
            <w:tcW w:w="2694" w:type="dxa"/>
            <w:vAlign w:val="center"/>
          </w:tcPr>
          <w:p w14:paraId="4ACC6687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46" w:type="dxa"/>
            <w:vAlign w:val="center"/>
          </w:tcPr>
          <w:p w14:paraId="1E863791" w14:textId="4E96CB1F" w:rsidR="0085747A" w:rsidRPr="002D7614" w:rsidRDefault="006A3F91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Finansów i Rachunkowości</w:t>
            </w:r>
          </w:p>
        </w:tc>
      </w:tr>
      <w:tr w:rsidR="0085747A" w:rsidRPr="002D7614" w14:paraId="2687E90D" w14:textId="77777777" w:rsidTr="3DFFB4C4">
        <w:tc>
          <w:tcPr>
            <w:tcW w:w="2694" w:type="dxa"/>
            <w:vAlign w:val="center"/>
          </w:tcPr>
          <w:p w14:paraId="296EF425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946" w:type="dxa"/>
            <w:vAlign w:val="center"/>
          </w:tcPr>
          <w:p w14:paraId="2098F1FB" w14:textId="77777777" w:rsidR="0085747A" w:rsidRPr="002D7614" w:rsidRDefault="009E79AF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</w:t>
            </w:r>
            <w:r w:rsidR="00A3542B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konomia</w:t>
            </w:r>
          </w:p>
        </w:tc>
      </w:tr>
      <w:tr w:rsidR="0085747A" w:rsidRPr="002D7614" w14:paraId="4F9B36B9" w14:textId="77777777" w:rsidTr="3DFFB4C4">
        <w:tc>
          <w:tcPr>
            <w:tcW w:w="2694" w:type="dxa"/>
            <w:vAlign w:val="center"/>
          </w:tcPr>
          <w:p w14:paraId="47045A69" w14:textId="0C129C01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73097B">
              <w:rPr>
                <w:rFonts w:ascii="Corbel" w:hAnsi="Corbel"/>
                <w:sz w:val="24"/>
                <w:szCs w:val="24"/>
              </w:rPr>
              <w:t>studiów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vAlign w:val="center"/>
          </w:tcPr>
          <w:p w14:paraId="0D0D3AF3" w14:textId="4B906A62" w:rsidR="0085747A" w:rsidRPr="002D7614" w:rsidRDefault="0073097B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Pierwsz</w:t>
            </w:r>
            <w:r w:rsidR="00D07208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ego stopnia</w:t>
            </w:r>
          </w:p>
        </w:tc>
      </w:tr>
      <w:tr w:rsidR="0085747A" w:rsidRPr="002D7614" w14:paraId="3C50153A" w14:textId="77777777" w:rsidTr="3DFFB4C4">
        <w:tc>
          <w:tcPr>
            <w:tcW w:w="2694" w:type="dxa"/>
            <w:vAlign w:val="center"/>
          </w:tcPr>
          <w:p w14:paraId="108F24C3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946" w:type="dxa"/>
            <w:vAlign w:val="center"/>
          </w:tcPr>
          <w:p w14:paraId="5E82003D" w14:textId="77777777" w:rsidR="0085747A" w:rsidRPr="002D7614" w:rsidRDefault="009E79AF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O</w:t>
            </w:r>
            <w:r w:rsidR="00A3542B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gólnoakademicki</w:t>
            </w:r>
            <w:proofErr w:type="spellEnd"/>
          </w:p>
        </w:tc>
      </w:tr>
      <w:tr w:rsidR="0085747A" w:rsidRPr="002D7614" w14:paraId="5A965075" w14:textId="77777777" w:rsidTr="3DFFB4C4">
        <w:tc>
          <w:tcPr>
            <w:tcW w:w="2694" w:type="dxa"/>
            <w:vAlign w:val="center"/>
          </w:tcPr>
          <w:p w14:paraId="674B2F94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946" w:type="dxa"/>
            <w:vAlign w:val="center"/>
          </w:tcPr>
          <w:p w14:paraId="4A6D34FB" w14:textId="77777777" w:rsidR="0085747A" w:rsidRPr="002D7614" w:rsidRDefault="009E79AF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A3542B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tacjonarne</w:t>
            </w:r>
          </w:p>
        </w:tc>
      </w:tr>
      <w:tr w:rsidR="0085747A" w:rsidRPr="002D7614" w14:paraId="0F238621" w14:textId="77777777" w:rsidTr="3DFFB4C4">
        <w:tc>
          <w:tcPr>
            <w:tcW w:w="2694" w:type="dxa"/>
            <w:vAlign w:val="center"/>
          </w:tcPr>
          <w:p w14:paraId="53997916" w14:textId="74CD6424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Rok i semestr</w:t>
            </w:r>
            <w:r w:rsidR="0073097B">
              <w:rPr>
                <w:rFonts w:ascii="Corbel" w:hAnsi="Corbel"/>
                <w:sz w:val="24"/>
                <w:szCs w:val="24"/>
              </w:rPr>
              <w:t>/y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6946" w:type="dxa"/>
            <w:vAlign w:val="center"/>
          </w:tcPr>
          <w:p w14:paraId="41C72000" w14:textId="77777777" w:rsidR="0085747A" w:rsidRPr="002D7614" w:rsidRDefault="00A3542B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II</w:t>
            </w:r>
            <w:r w:rsidR="002E621E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I/</w:t>
            </w:r>
            <w:r w:rsidR="00522075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5</w:t>
            </w:r>
          </w:p>
        </w:tc>
      </w:tr>
      <w:tr w:rsidR="0085747A" w:rsidRPr="002D7614" w14:paraId="7626F60D" w14:textId="77777777" w:rsidTr="3DFFB4C4">
        <w:tc>
          <w:tcPr>
            <w:tcW w:w="2694" w:type="dxa"/>
            <w:vAlign w:val="center"/>
          </w:tcPr>
          <w:p w14:paraId="60DD6991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946" w:type="dxa"/>
            <w:vAlign w:val="center"/>
          </w:tcPr>
          <w:p w14:paraId="2927C7C1" w14:textId="506F4652" w:rsidR="0085747A" w:rsidRPr="002D7614" w:rsidRDefault="009E79AF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2E621E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pecja</w:t>
            </w:r>
            <w:r w:rsidR="0073097B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lnościowy</w:t>
            </w:r>
            <w:r w:rsidR="00522075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 xml:space="preserve"> do wyboru</w:t>
            </w:r>
          </w:p>
        </w:tc>
      </w:tr>
      <w:tr w:rsidR="00923D7D" w:rsidRPr="002D7614" w14:paraId="73499771" w14:textId="77777777" w:rsidTr="3DFFB4C4">
        <w:tc>
          <w:tcPr>
            <w:tcW w:w="2694" w:type="dxa"/>
            <w:vAlign w:val="center"/>
          </w:tcPr>
          <w:p w14:paraId="4FBA40BD" w14:textId="77777777" w:rsidR="00923D7D" w:rsidRPr="002D7614" w:rsidRDefault="00923D7D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946" w:type="dxa"/>
            <w:vAlign w:val="center"/>
          </w:tcPr>
          <w:p w14:paraId="375281C8" w14:textId="77777777" w:rsidR="00923D7D" w:rsidRPr="002D7614" w:rsidRDefault="00A3542B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polski</w:t>
            </w:r>
          </w:p>
        </w:tc>
      </w:tr>
      <w:tr w:rsidR="0085747A" w:rsidRPr="002D7614" w14:paraId="1EB82FDE" w14:textId="77777777" w:rsidTr="3DFFB4C4">
        <w:tc>
          <w:tcPr>
            <w:tcW w:w="2694" w:type="dxa"/>
            <w:vAlign w:val="center"/>
          </w:tcPr>
          <w:p w14:paraId="6943B652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946" w:type="dxa"/>
            <w:vAlign w:val="center"/>
          </w:tcPr>
          <w:p w14:paraId="65B653C2" w14:textId="77777777" w:rsidR="0085747A" w:rsidRPr="002D7614" w:rsidRDefault="002D7614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  <w:tr w:rsidR="0085747A" w:rsidRPr="002D7614" w14:paraId="5F33416F" w14:textId="77777777" w:rsidTr="3DFFB4C4">
        <w:tc>
          <w:tcPr>
            <w:tcW w:w="2694" w:type="dxa"/>
            <w:vAlign w:val="center"/>
          </w:tcPr>
          <w:p w14:paraId="1B110AD4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46" w:type="dxa"/>
            <w:vAlign w:val="center"/>
          </w:tcPr>
          <w:p w14:paraId="77D91CD0" w14:textId="77777777" w:rsidR="0085747A" w:rsidRPr="002D7614" w:rsidRDefault="002D7614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</w:tbl>
    <w:p w14:paraId="4C62327D" w14:textId="7570D77F" w:rsidR="0085747A" w:rsidRPr="002D7614" w:rsidRDefault="0085747A" w:rsidP="002D7614">
      <w:pPr>
        <w:pStyle w:val="Podpunkty"/>
        <w:ind w:left="0"/>
        <w:rPr>
          <w:rFonts w:ascii="Corbel" w:hAnsi="Corbel"/>
          <w:szCs w:val="22"/>
        </w:rPr>
      </w:pPr>
      <w:r w:rsidRPr="002D7614">
        <w:rPr>
          <w:rFonts w:ascii="Corbel" w:hAnsi="Corbel"/>
          <w:szCs w:val="22"/>
        </w:rPr>
        <w:t xml:space="preserve">* </w:t>
      </w:r>
      <w:r w:rsidRPr="002D7614">
        <w:rPr>
          <w:rFonts w:ascii="Corbel" w:hAnsi="Corbel"/>
          <w:i/>
          <w:szCs w:val="22"/>
        </w:rPr>
        <w:t>-</w:t>
      </w:r>
      <w:proofErr w:type="gramStart"/>
      <w:r w:rsidR="0073097B" w:rsidRPr="0073097B">
        <w:rPr>
          <w:rFonts w:ascii="Corbel" w:hAnsi="Corbel"/>
          <w:b w:val="0"/>
          <w:bCs/>
          <w:i/>
          <w:szCs w:val="22"/>
        </w:rPr>
        <w:t>opcjonalnie</w:t>
      </w:r>
      <w:r w:rsidR="0073097B">
        <w:rPr>
          <w:rFonts w:ascii="Corbel" w:hAnsi="Corbel"/>
          <w:i/>
          <w:szCs w:val="22"/>
        </w:rPr>
        <w:t xml:space="preserve">, </w:t>
      </w:r>
      <w:r w:rsidRPr="002D7614">
        <w:rPr>
          <w:rFonts w:ascii="Corbel" w:hAnsi="Corbel"/>
          <w:i/>
          <w:szCs w:val="22"/>
        </w:rPr>
        <w:t xml:space="preserve"> </w:t>
      </w:r>
      <w:r w:rsidRPr="002D7614">
        <w:rPr>
          <w:rFonts w:ascii="Corbel" w:hAnsi="Corbel"/>
          <w:b w:val="0"/>
          <w:i/>
          <w:szCs w:val="22"/>
        </w:rPr>
        <w:t>zgodnie</w:t>
      </w:r>
      <w:proofErr w:type="gramEnd"/>
      <w:r w:rsidRPr="002D7614">
        <w:rPr>
          <w:rFonts w:ascii="Corbel" w:hAnsi="Corbel"/>
          <w:b w:val="0"/>
          <w:i/>
          <w:szCs w:val="22"/>
        </w:rPr>
        <w:t xml:space="preserve"> z ustaleniami </w:t>
      </w:r>
      <w:r w:rsidR="0073097B">
        <w:rPr>
          <w:rFonts w:ascii="Corbel" w:hAnsi="Corbel"/>
          <w:b w:val="0"/>
          <w:i/>
          <w:szCs w:val="22"/>
        </w:rPr>
        <w:t>w Jednostce</w:t>
      </w:r>
    </w:p>
    <w:p w14:paraId="6E37C637" w14:textId="77777777" w:rsidR="00923D7D" w:rsidRPr="002D7614" w:rsidRDefault="00923D7D" w:rsidP="002D761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CBC1FE4" w14:textId="77777777" w:rsidR="0085747A" w:rsidRPr="002D7614" w:rsidRDefault="0085747A" w:rsidP="002D7614">
      <w:pPr>
        <w:pStyle w:val="Podpunkty"/>
        <w:ind w:left="284"/>
        <w:rPr>
          <w:rFonts w:ascii="Corbel" w:hAnsi="Corbel"/>
          <w:sz w:val="24"/>
          <w:szCs w:val="24"/>
        </w:rPr>
      </w:pPr>
      <w:r w:rsidRPr="002D7614">
        <w:rPr>
          <w:rFonts w:ascii="Corbel" w:hAnsi="Corbel"/>
          <w:sz w:val="24"/>
          <w:szCs w:val="24"/>
        </w:rPr>
        <w:t>1.</w:t>
      </w:r>
      <w:r w:rsidR="00E22FBC" w:rsidRPr="002D7614">
        <w:rPr>
          <w:rFonts w:ascii="Corbel" w:hAnsi="Corbel"/>
          <w:sz w:val="24"/>
          <w:szCs w:val="24"/>
        </w:rPr>
        <w:t>1</w:t>
      </w:r>
      <w:r w:rsidRPr="002D761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8206E09" w14:textId="77777777" w:rsidR="00923D7D" w:rsidRPr="002D7614" w:rsidRDefault="00923D7D" w:rsidP="002D761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404"/>
      </w:tblGrid>
      <w:tr w:rsidR="00015B8F" w:rsidRPr="002D7614" w14:paraId="02309196" w14:textId="77777777" w:rsidTr="002D761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FAA7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Semestr</w:t>
            </w:r>
          </w:p>
          <w:p w14:paraId="6881B906" w14:textId="77777777" w:rsidR="00015B8F" w:rsidRPr="002D7614" w:rsidRDefault="002B5EA0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(</w:t>
            </w:r>
            <w:r w:rsidR="00363F78" w:rsidRPr="002D761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0BA5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D7614">
              <w:rPr>
                <w:rFonts w:ascii="Corbel" w:hAnsi="Corbel"/>
                <w:szCs w:val="24"/>
              </w:rPr>
              <w:t>Wykł</w:t>
            </w:r>
            <w:proofErr w:type="spellEnd"/>
            <w:r w:rsidRPr="002D761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FAB6E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89C9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D7614">
              <w:rPr>
                <w:rFonts w:ascii="Corbel" w:hAnsi="Corbel"/>
                <w:szCs w:val="24"/>
              </w:rPr>
              <w:t>Konw</w:t>
            </w:r>
            <w:proofErr w:type="spellEnd"/>
            <w:r w:rsidRPr="002D761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89EF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6C37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D7614">
              <w:rPr>
                <w:rFonts w:ascii="Corbel" w:hAnsi="Corbel"/>
                <w:szCs w:val="24"/>
              </w:rPr>
              <w:t>Sem</w:t>
            </w:r>
            <w:proofErr w:type="spellEnd"/>
            <w:r w:rsidRPr="002D761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6460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B462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D7614">
              <w:rPr>
                <w:rFonts w:ascii="Corbel" w:hAnsi="Corbel"/>
                <w:szCs w:val="24"/>
              </w:rPr>
              <w:t>Prakt</w:t>
            </w:r>
            <w:proofErr w:type="spellEnd"/>
            <w:r w:rsidRPr="002D761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D0AB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B0B62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D7614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2D7614" w14:paraId="0AB86040" w14:textId="77777777" w:rsidTr="002D761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D8F3" w14:textId="77777777" w:rsidR="00015B8F" w:rsidRPr="002D7614" w:rsidRDefault="00522075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9142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7D8D" w14:textId="0E73B645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4556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0082" w14:textId="08242373" w:rsidR="00015B8F" w:rsidRPr="002D7614" w:rsidRDefault="00965641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5644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3CC8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8279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302D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0E7B" w14:textId="77777777" w:rsidR="00015B8F" w:rsidRPr="002D7614" w:rsidRDefault="00522075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AAD3591" w14:textId="77777777" w:rsidR="00923D7D" w:rsidRPr="002D7614" w:rsidRDefault="00923D7D" w:rsidP="002D761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1ECF8E2" w14:textId="77777777" w:rsidR="0085747A" w:rsidRPr="002D7614" w:rsidRDefault="0085747A" w:rsidP="002D761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>1.</w:t>
      </w:r>
      <w:r w:rsidR="00E22FBC" w:rsidRPr="002D7614">
        <w:rPr>
          <w:rFonts w:ascii="Corbel" w:hAnsi="Corbel"/>
          <w:smallCaps w:val="0"/>
          <w:szCs w:val="24"/>
        </w:rPr>
        <w:t>2</w:t>
      </w:r>
      <w:r w:rsidR="00F83B28" w:rsidRPr="002D7614">
        <w:rPr>
          <w:rFonts w:ascii="Corbel" w:hAnsi="Corbel"/>
          <w:smallCaps w:val="0"/>
          <w:szCs w:val="24"/>
        </w:rPr>
        <w:t>.</w:t>
      </w:r>
      <w:r w:rsidR="00F83B28" w:rsidRPr="002D7614">
        <w:rPr>
          <w:rFonts w:ascii="Corbel" w:hAnsi="Corbel"/>
          <w:smallCaps w:val="0"/>
          <w:szCs w:val="24"/>
        </w:rPr>
        <w:tab/>
      </w:r>
      <w:r w:rsidRPr="002D7614">
        <w:rPr>
          <w:rFonts w:ascii="Corbel" w:hAnsi="Corbel"/>
          <w:smallCaps w:val="0"/>
          <w:szCs w:val="24"/>
        </w:rPr>
        <w:t xml:space="preserve">Sposób realizacji zajęć  </w:t>
      </w:r>
    </w:p>
    <w:p w14:paraId="0A37C6DF" w14:textId="77777777" w:rsidR="000C218F" w:rsidRPr="00E86E12" w:rsidRDefault="000C218F" w:rsidP="000C218F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E86E12">
        <w:rPr>
          <w:rStyle w:val="normaltextrun"/>
          <w:rFonts w:ascii="Wingdings" w:eastAsia="Wingdings" w:hAnsi="Wingdings" w:cs="Wingdings"/>
        </w:rPr>
        <w:t></w:t>
      </w:r>
      <w:r w:rsidRPr="00E86E12">
        <w:rPr>
          <w:rStyle w:val="normaltextrun"/>
          <w:rFonts w:ascii="Corbel" w:hAnsi="Corbel" w:cs="Segoe UI"/>
        </w:rPr>
        <w:t> </w:t>
      </w:r>
      <w:r w:rsidRPr="00E86E12">
        <w:rPr>
          <w:rFonts w:ascii="Corbel" w:hAnsi="Corbel"/>
        </w:rPr>
        <w:t>zajęcia w formie tradycyjnej (lub zdalnie z wykorzystaniem platformy Ms </w:t>
      </w:r>
      <w:proofErr w:type="spellStart"/>
      <w:r w:rsidRPr="00E86E12">
        <w:rPr>
          <w:rStyle w:val="spellingerror"/>
          <w:rFonts w:ascii="Corbel" w:hAnsi="Corbel"/>
        </w:rPr>
        <w:t>Teams</w:t>
      </w:r>
      <w:proofErr w:type="spellEnd"/>
      <w:r w:rsidRPr="00E86E12">
        <w:rPr>
          <w:rStyle w:val="spellingerror"/>
          <w:rFonts w:ascii="Corbel" w:hAnsi="Corbel"/>
        </w:rPr>
        <w:t>)</w:t>
      </w:r>
      <w:r w:rsidRPr="00E86E12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18D51867" w14:textId="77777777" w:rsidR="000C218F" w:rsidRDefault="000C218F" w:rsidP="000C218F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771C66E2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7A3D1A2" w14:textId="6D7EEE88" w:rsidR="00E22FBC" w:rsidRPr="002D7614" w:rsidRDefault="00E22FBC" w:rsidP="002D761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1.3 </w:t>
      </w:r>
      <w:r w:rsidR="00F83B28" w:rsidRPr="002D7614">
        <w:rPr>
          <w:rFonts w:ascii="Corbel" w:hAnsi="Corbel"/>
          <w:smallCaps w:val="0"/>
          <w:szCs w:val="24"/>
        </w:rPr>
        <w:tab/>
      </w:r>
      <w:r w:rsidRPr="002D7614">
        <w:rPr>
          <w:rFonts w:ascii="Corbel" w:hAnsi="Corbel"/>
          <w:smallCaps w:val="0"/>
          <w:szCs w:val="24"/>
        </w:rPr>
        <w:t xml:space="preserve">Forma zaliczenia przedmiotu (z toku) </w:t>
      </w:r>
      <w:r w:rsidRPr="002D761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2ADEC20" w14:textId="77777777" w:rsidR="0085747A" w:rsidRPr="002D7614" w:rsidRDefault="00A3542B" w:rsidP="002D7614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2D7614">
        <w:rPr>
          <w:rFonts w:ascii="Corbel" w:hAnsi="Corbel"/>
          <w:b w:val="0"/>
          <w:smallCaps w:val="0"/>
          <w:szCs w:val="24"/>
        </w:rPr>
        <w:t>zaliczenie z oceną</w:t>
      </w:r>
    </w:p>
    <w:p w14:paraId="65484AE9" w14:textId="77777777" w:rsidR="009C54AE" w:rsidRPr="002D7614" w:rsidRDefault="009C54AE" w:rsidP="002D76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6EAAD5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szCs w:val="24"/>
        </w:rPr>
      </w:pPr>
      <w:r w:rsidRPr="002D7614">
        <w:rPr>
          <w:rFonts w:ascii="Corbel" w:hAnsi="Corbel"/>
          <w:szCs w:val="24"/>
        </w:rPr>
        <w:t xml:space="preserve">2.Wymagania wstępne </w:t>
      </w:r>
    </w:p>
    <w:p w14:paraId="2D9C8439" w14:textId="77777777" w:rsidR="00923D7D" w:rsidRPr="002D7614" w:rsidRDefault="00923D7D" w:rsidP="002D7614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85747A" w:rsidRPr="002D7614" w14:paraId="75568437" w14:textId="77777777" w:rsidTr="002D7614">
        <w:tc>
          <w:tcPr>
            <w:tcW w:w="9498" w:type="dxa"/>
          </w:tcPr>
          <w:p w14:paraId="68894630" w14:textId="77777777" w:rsidR="0085747A" w:rsidRPr="002D7614" w:rsidRDefault="002E621E" w:rsidP="002D7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Zaliczone przedmioty: Technologie informacyjne, Rachunkowość i wynikająca stąd znajomość zagadnień z zakresu obsługi komputera oraz podstawowych pojęć i zasad rachunkowości.</w:t>
            </w:r>
          </w:p>
        </w:tc>
      </w:tr>
    </w:tbl>
    <w:p w14:paraId="131B1796" w14:textId="77777777" w:rsidR="00153C41" w:rsidRPr="002D7614" w:rsidRDefault="00153C41" w:rsidP="002D7614">
      <w:pPr>
        <w:pStyle w:val="Punktygwne"/>
        <w:spacing w:before="0" w:after="0"/>
        <w:rPr>
          <w:rFonts w:ascii="Corbel" w:hAnsi="Corbel"/>
          <w:szCs w:val="24"/>
        </w:rPr>
      </w:pPr>
    </w:p>
    <w:p w14:paraId="116494A9" w14:textId="2B4E353B" w:rsidR="0085747A" w:rsidRPr="002D7614" w:rsidRDefault="0071620A" w:rsidP="002D7614">
      <w:pPr>
        <w:pStyle w:val="Punktygwne"/>
        <w:spacing w:before="0" w:after="0"/>
        <w:rPr>
          <w:rFonts w:ascii="Corbel" w:hAnsi="Corbel"/>
          <w:szCs w:val="24"/>
        </w:rPr>
      </w:pPr>
      <w:r w:rsidRPr="002D7614">
        <w:rPr>
          <w:rFonts w:ascii="Corbel" w:hAnsi="Corbel"/>
          <w:szCs w:val="24"/>
        </w:rPr>
        <w:t>3.</w:t>
      </w:r>
      <w:r w:rsidR="0085747A" w:rsidRPr="002D7614">
        <w:rPr>
          <w:rFonts w:ascii="Corbel" w:hAnsi="Corbel"/>
          <w:szCs w:val="24"/>
        </w:rPr>
        <w:t xml:space="preserve"> cele, efekty </w:t>
      </w:r>
      <w:r w:rsidR="00702D26">
        <w:rPr>
          <w:rFonts w:ascii="Corbel" w:hAnsi="Corbel"/>
          <w:szCs w:val="24"/>
        </w:rPr>
        <w:t xml:space="preserve">UCZENIA </w:t>
      </w:r>
      <w:proofErr w:type="gramStart"/>
      <w:r w:rsidR="00702D26">
        <w:rPr>
          <w:rFonts w:ascii="Corbel" w:hAnsi="Corbel"/>
          <w:szCs w:val="24"/>
        </w:rPr>
        <w:t>SIĘ</w:t>
      </w:r>
      <w:r w:rsidR="0085747A" w:rsidRPr="002D7614">
        <w:rPr>
          <w:rFonts w:ascii="Corbel" w:hAnsi="Corbel"/>
          <w:szCs w:val="24"/>
        </w:rPr>
        <w:t xml:space="preserve"> ,</w:t>
      </w:r>
      <w:proofErr w:type="gramEnd"/>
      <w:r w:rsidR="0085747A" w:rsidRPr="002D7614">
        <w:rPr>
          <w:rFonts w:ascii="Corbel" w:hAnsi="Corbel"/>
          <w:szCs w:val="24"/>
        </w:rPr>
        <w:t xml:space="preserve"> treści Programowe i stosowane metody Dydaktyczne</w:t>
      </w:r>
    </w:p>
    <w:p w14:paraId="5AA7CF97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szCs w:val="24"/>
        </w:rPr>
      </w:pPr>
    </w:p>
    <w:p w14:paraId="72D3B689" w14:textId="250E5F37" w:rsidR="0085747A" w:rsidRPr="002D7614" w:rsidRDefault="0071620A" w:rsidP="002D7614">
      <w:pPr>
        <w:pStyle w:val="Podpunkty"/>
        <w:rPr>
          <w:rFonts w:ascii="Corbel" w:hAnsi="Corbel"/>
          <w:sz w:val="24"/>
          <w:szCs w:val="24"/>
        </w:rPr>
      </w:pPr>
      <w:r w:rsidRPr="002D7614">
        <w:rPr>
          <w:rFonts w:ascii="Corbel" w:hAnsi="Corbel"/>
          <w:sz w:val="24"/>
          <w:szCs w:val="24"/>
        </w:rPr>
        <w:t xml:space="preserve">3.1 </w:t>
      </w:r>
      <w:r w:rsidR="0085747A" w:rsidRPr="002D7614">
        <w:rPr>
          <w:rFonts w:ascii="Corbel" w:hAnsi="Corbel"/>
          <w:sz w:val="24"/>
          <w:szCs w:val="24"/>
        </w:rPr>
        <w:t xml:space="preserve">Cele przedmiotu </w:t>
      </w:r>
    </w:p>
    <w:p w14:paraId="3F0E8813" w14:textId="77777777" w:rsidR="00F83B28" w:rsidRPr="002D7614" w:rsidRDefault="00F83B28" w:rsidP="002D761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2E621E" w:rsidRPr="002D7614" w14:paraId="576B008F" w14:textId="77777777" w:rsidTr="002E621E">
        <w:tc>
          <w:tcPr>
            <w:tcW w:w="843" w:type="dxa"/>
            <w:vAlign w:val="center"/>
          </w:tcPr>
          <w:p w14:paraId="2B8726BB" w14:textId="77777777" w:rsidR="002E621E" w:rsidRPr="002D7614" w:rsidRDefault="002E621E" w:rsidP="002D7614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677" w:type="dxa"/>
          </w:tcPr>
          <w:p w14:paraId="7AE5A800" w14:textId="7E9F68FB" w:rsidR="002E621E" w:rsidRPr="002D7614" w:rsidRDefault="002E621E" w:rsidP="00D44FE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 xml:space="preserve">Zapoznanie studentów z podstawami funkcjonowania programu finansowo-księgowego </w:t>
            </w:r>
            <w:r w:rsidR="006A3F91">
              <w:rPr>
                <w:rFonts w:ascii="Corbel" w:hAnsi="Corbel"/>
                <w:sz w:val="24"/>
                <w:szCs w:val="24"/>
              </w:rPr>
              <w:t xml:space="preserve">na przykładzie Insert </w:t>
            </w:r>
            <w:proofErr w:type="spellStart"/>
            <w:r w:rsidR="006A3F91">
              <w:rPr>
                <w:rFonts w:ascii="Corbel" w:hAnsi="Corbel"/>
                <w:sz w:val="24"/>
                <w:szCs w:val="24"/>
              </w:rPr>
              <w:t>Nexo</w:t>
            </w:r>
            <w:proofErr w:type="spellEnd"/>
            <w:r w:rsidR="006A3F91">
              <w:rPr>
                <w:rFonts w:ascii="Corbel" w:hAnsi="Corbel"/>
                <w:sz w:val="24"/>
                <w:szCs w:val="24"/>
              </w:rPr>
              <w:t xml:space="preserve"> Pro (Rewizor, </w:t>
            </w:r>
            <w:proofErr w:type="spellStart"/>
            <w:r w:rsidR="006A3F91">
              <w:rPr>
                <w:rFonts w:ascii="Corbel" w:hAnsi="Corbel"/>
                <w:sz w:val="24"/>
                <w:szCs w:val="24"/>
              </w:rPr>
              <w:t>Gratyfikant</w:t>
            </w:r>
            <w:proofErr w:type="spellEnd"/>
            <w:r w:rsidR="006A3F91">
              <w:rPr>
                <w:rFonts w:ascii="Corbel" w:hAnsi="Corbel"/>
                <w:sz w:val="24"/>
                <w:szCs w:val="24"/>
              </w:rPr>
              <w:t>, Subiekt)</w:t>
            </w:r>
          </w:p>
        </w:tc>
      </w:tr>
      <w:tr w:rsidR="002E621E" w:rsidRPr="002D7614" w14:paraId="7A6779D2" w14:textId="77777777" w:rsidTr="002E621E">
        <w:tc>
          <w:tcPr>
            <w:tcW w:w="843" w:type="dxa"/>
            <w:vAlign w:val="center"/>
          </w:tcPr>
          <w:p w14:paraId="3F0151D4" w14:textId="77777777" w:rsidR="002E621E" w:rsidRPr="002D7614" w:rsidRDefault="002E621E" w:rsidP="002D7614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</w:tcPr>
          <w:p w14:paraId="30AD10BA" w14:textId="373D8188" w:rsidR="002E621E" w:rsidRPr="002D7614" w:rsidRDefault="002E621E" w:rsidP="002D76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 xml:space="preserve">Zdobycie przez studentów wiedzy i wymaganych umiejętności potrzebnych do prowadzenia ewidencji księgowej </w:t>
            </w:r>
            <w:r w:rsidR="00522075" w:rsidRPr="002D7614">
              <w:rPr>
                <w:rFonts w:ascii="Corbel" w:hAnsi="Corbel"/>
                <w:sz w:val="24"/>
                <w:szCs w:val="24"/>
              </w:rPr>
              <w:t xml:space="preserve">w zakresie </w:t>
            </w:r>
            <w:r w:rsidR="006A3F91">
              <w:rPr>
                <w:rFonts w:ascii="Corbel" w:hAnsi="Corbel"/>
                <w:sz w:val="24"/>
                <w:szCs w:val="24"/>
              </w:rPr>
              <w:t xml:space="preserve">pełnej księgowości </w:t>
            </w:r>
            <w:r w:rsidR="00702D26">
              <w:rPr>
                <w:rFonts w:ascii="Corbel" w:hAnsi="Corbel"/>
                <w:sz w:val="24"/>
                <w:szCs w:val="24"/>
              </w:rPr>
              <w:t xml:space="preserve">wraz z ewidencjami </w:t>
            </w:r>
            <w:proofErr w:type="gramStart"/>
            <w:r w:rsidR="00702D26">
              <w:rPr>
                <w:rFonts w:ascii="Corbel" w:hAnsi="Corbel"/>
                <w:sz w:val="24"/>
                <w:szCs w:val="24"/>
              </w:rPr>
              <w:t xml:space="preserve">dodatkowymi </w:t>
            </w:r>
            <w:r w:rsidR="00702D26" w:rsidRPr="002D761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D7614">
              <w:rPr>
                <w:rFonts w:ascii="Corbel" w:hAnsi="Corbel"/>
                <w:sz w:val="24"/>
                <w:szCs w:val="24"/>
              </w:rPr>
              <w:t>z</w:t>
            </w:r>
            <w:proofErr w:type="gramEnd"/>
            <w:r w:rsidRPr="002D7614">
              <w:rPr>
                <w:rFonts w:ascii="Corbel" w:hAnsi="Corbel"/>
                <w:sz w:val="24"/>
                <w:szCs w:val="24"/>
              </w:rPr>
              <w:t xml:space="preserve"> wykorzystaniem techniki komputerowej.</w:t>
            </w:r>
          </w:p>
        </w:tc>
      </w:tr>
    </w:tbl>
    <w:p w14:paraId="6EB96DB7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AB2EC35" w14:textId="4B65EC7B" w:rsidR="001D7B54" w:rsidRPr="002D7614" w:rsidRDefault="009F4610" w:rsidP="002D761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D7614">
        <w:rPr>
          <w:rFonts w:ascii="Corbel" w:hAnsi="Corbel"/>
          <w:b/>
          <w:sz w:val="24"/>
          <w:szCs w:val="24"/>
        </w:rPr>
        <w:t xml:space="preserve">3.2 </w:t>
      </w:r>
      <w:r w:rsidR="001D7B54" w:rsidRPr="002D7614">
        <w:rPr>
          <w:rFonts w:ascii="Corbel" w:hAnsi="Corbel"/>
          <w:b/>
          <w:sz w:val="24"/>
          <w:szCs w:val="24"/>
        </w:rPr>
        <w:t xml:space="preserve">Efekty </w:t>
      </w:r>
      <w:r w:rsidR="00702D26">
        <w:rPr>
          <w:rFonts w:ascii="Corbel" w:hAnsi="Corbel"/>
          <w:b/>
          <w:sz w:val="24"/>
          <w:szCs w:val="24"/>
        </w:rPr>
        <w:t>uczenia się</w:t>
      </w:r>
      <w:r w:rsidR="001D7B54" w:rsidRPr="002D7614">
        <w:rPr>
          <w:rFonts w:ascii="Corbel" w:hAnsi="Corbel"/>
          <w:b/>
          <w:sz w:val="24"/>
          <w:szCs w:val="24"/>
        </w:rPr>
        <w:t xml:space="preserve"> dla przedmiotu</w:t>
      </w:r>
    </w:p>
    <w:p w14:paraId="1D1C884B" w14:textId="77777777" w:rsidR="001D7B54" w:rsidRPr="002D7614" w:rsidRDefault="001D7B54" w:rsidP="002D761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5964"/>
        <w:gridCol w:w="1864"/>
      </w:tblGrid>
      <w:tr w:rsidR="0085747A" w:rsidRPr="002D7614" w14:paraId="7806B731" w14:textId="77777777" w:rsidTr="55A74F4C">
        <w:tc>
          <w:tcPr>
            <w:tcW w:w="1692" w:type="dxa"/>
            <w:vAlign w:val="center"/>
          </w:tcPr>
          <w:p w14:paraId="6AA57352" w14:textId="04D69330" w:rsidR="0085747A" w:rsidRPr="002D7614" w:rsidRDefault="0085747A" w:rsidP="00BF38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smallCaps w:val="0"/>
                <w:szCs w:val="24"/>
              </w:rPr>
              <w:t>EK</w:t>
            </w:r>
            <w:r w:rsidR="004D3552"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702D26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2D761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64" w:type="dxa"/>
            <w:vAlign w:val="center"/>
          </w:tcPr>
          <w:p w14:paraId="6845F4F7" w14:textId="2B3E0959" w:rsidR="0085747A" w:rsidRPr="002D7614" w:rsidRDefault="0085747A" w:rsidP="00BF38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702D26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64" w:type="dxa"/>
            <w:vAlign w:val="center"/>
          </w:tcPr>
          <w:p w14:paraId="5ED3A250" w14:textId="59019CA3" w:rsidR="0085747A" w:rsidRPr="002D7614" w:rsidRDefault="0085747A" w:rsidP="00BF38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2D7614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</w:p>
        </w:tc>
      </w:tr>
      <w:tr w:rsidR="006A3F91" w:rsidRPr="002D7614" w14:paraId="10AB2B11" w14:textId="77777777" w:rsidTr="55A74F4C">
        <w:tc>
          <w:tcPr>
            <w:tcW w:w="1692" w:type="dxa"/>
          </w:tcPr>
          <w:p w14:paraId="34AED4BA" w14:textId="77777777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64" w:type="dxa"/>
          </w:tcPr>
          <w:p w14:paraId="3223BC36" w14:textId="4C2EF7A7" w:rsidR="006A3F91" w:rsidRPr="002D7614" w:rsidRDefault="006A3F91" w:rsidP="006A3F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i rozumie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podstawowe zasady funkcjonowania </w:t>
            </w:r>
            <w:r>
              <w:rPr>
                <w:rFonts w:ascii="Corbel" w:hAnsi="Corbel"/>
                <w:sz w:val="24"/>
                <w:szCs w:val="24"/>
              </w:rPr>
              <w:t xml:space="preserve">wybranych </w:t>
            </w:r>
            <w:r w:rsidRPr="002D7614">
              <w:rPr>
                <w:rFonts w:ascii="Corbel" w:hAnsi="Corbel"/>
                <w:sz w:val="24"/>
                <w:szCs w:val="24"/>
              </w:rPr>
              <w:t>program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finansowo-księgow</w:t>
            </w:r>
            <w:r>
              <w:rPr>
                <w:rFonts w:ascii="Corbel" w:hAnsi="Corbel"/>
                <w:sz w:val="24"/>
                <w:szCs w:val="24"/>
              </w:rPr>
              <w:t>ych</w:t>
            </w:r>
          </w:p>
        </w:tc>
        <w:tc>
          <w:tcPr>
            <w:tcW w:w="1864" w:type="dxa"/>
          </w:tcPr>
          <w:p w14:paraId="1FF838E3" w14:textId="77777777" w:rsidR="006A3F91" w:rsidRPr="002D7614" w:rsidRDefault="006A3F91" w:rsidP="006A3F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6A3F91" w:rsidRPr="002D7614" w14:paraId="7D76D506" w14:textId="77777777" w:rsidTr="55A74F4C">
        <w:tc>
          <w:tcPr>
            <w:tcW w:w="1692" w:type="dxa"/>
          </w:tcPr>
          <w:p w14:paraId="119FF369" w14:textId="77777777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64" w:type="dxa"/>
          </w:tcPr>
          <w:p w14:paraId="4049BA84" w14:textId="5EFE749C" w:rsidR="006A3F91" w:rsidRPr="002D7614" w:rsidRDefault="006A3F91" w:rsidP="006A3F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i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 xml:space="preserve">rozumie 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przydatność</w:t>
            </w:r>
            <w:proofErr w:type="gramEnd"/>
            <w:r w:rsidRPr="002D7614">
              <w:rPr>
                <w:rFonts w:ascii="Corbel" w:hAnsi="Corbel"/>
                <w:sz w:val="24"/>
                <w:szCs w:val="24"/>
              </w:rPr>
              <w:t xml:space="preserve"> podstawowych modułów programu finansowo-księgowego dla zabezpieczenia potrzeb informacyjnych organizacji</w:t>
            </w:r>
          </w:p>
        </w:tc>
        <w:tc>
          <w:tcPr>
            <w:tcW w:w="1864" w:type="dxa"/>
          </w:tcPr>
          <w:p w14:paraId="67853CB5" w14:textId="3E097FAC" w:rsidR="006A3F91" w:rsidRPr="002D7614" w:rsidRDefault="006A3F91" w:rsidP="006A3F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_W07</w:t>
            </w:r>
          </w:p>
        </w:tc>
      </w:tr>
      <w:tr w:rsidR="006A3F91" w:rsidRPr="002D7614" w14:paraId="65065973" w14:textId="77777777" w:rsidTr="55A74F4C">
        <w:tc>
          <w:tcPr>
            <w:tcW w:w="1692" w:type="dxa"/>
          </w:tcPr>
          <w:p w14:paraId="52D74F40" w14:textId="77777777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964" w:type="dxa"/>
          </w:tcPr>
          <w:p w14:paraId="29081EB2" w14:textId="567D8BD0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BE5985">
              <w:rPr>
                <w:rFonts w:ascii="Corbel" w:hAnsi="Corbel"/>
                <w:b w:val="0"/>
                <w:smallCaps w:val="0"/>
                <w:szCs w:val="24"/>
              </w:rPr>
              <w:t xml:space="preserve">wykorzystywać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pełną księgowość</w:t>
            </w:r>
            <w:r w:rsidRPr="00BE5985">
              <w:rPr>
                <w:rFonts w:ascii="Corbel" w:hAnsi="Corbel"/>
                <w:b w:val="0"/>
                <w:smallCaps w:val="0"/>
                <w:szCs w:val="24"/>
              </w:rPr>
              <w:t xml:space="preserve"> do rejestrowania zachodzących w jednostce zdarzeń gospodarczych referując ich wpływ na wynik finansowy</w:t>
            </w:r>
          </w:p>
        </w:tc>
        <w:tc>
          <w:tcPr>
            <w:tcW w:w="1864" w:type="dxa"/>
          </w:tcPr>
          <w:p w14:paraId="378E6157" w14:textId="77777777" w:rsidR="006A3F91" w:rsidRPr="002D7614" w:rsidRDefault="006A3F91" w:rsidP="006A3F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D7614">
              <w:rPr>
                <w:rFonts w:ascii="Corbel" w:hAnsi="Corbel"/>
                <w:b w:val="0"/>
                <w:szCs w:val="24"/>
              </w:rPr>
              <w:t>K_U02</w:t>
            </w:r>
          </w:p>
          <w:p w14:paraId="6C3915CD" w14:textId="58D81ADD" w:rsidR="006A3F91" w:rsidRPr="002D7614" w:rsidRDefault="006A3F91" w:rsidP="006A3F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5A74F4C">
              <w:rPr>
                <w:rFonts w:ascii="Corbel" w:hAnsi="Corbel"/>
                <w:b w:val="0"/>
                <w:smallCaps w:val="0"/>
              </w:rPr>
              <w:t>K_U06</w:t>
            </w:r>
          </w:p>
        </w:tc>
      </w:tr>
      <w:tr w:rsidR="006A3F91" w:rsidRPr="002D7614" w14:paraId="157B3D73" w14:textId="77777777" w:rsidTr="55A74F4C">
        <w:tc>
          <w:tcPr>
            <w:tcW w:w="1692" w:type="dxa"/>
          </w:tcPr>
          <w:p w14:paraId="3FA273E8" w14:textId="77777777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64" w:type="dxa"/>
          </w:tcPr>
          <w:p w14:paraId="56457108" w14:textId="4EFB013F" w:rsidR="006A3F91" w:rsidRPr="002D7614" w:rsidRDefault="006A3F91" w:rsidP="006A3F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BE5985">
              <w:rPr>
                <w:rFonts w:ascii="Corbel" w:hAnsi="Corbel"/>
                <w:sz w:val="24"/>
                <w:szCs w:val="24"/>
              </w:rPr>
              <w:t>rozliczać wynagrodzenia pracowników, ewidencjonować sprzedaż towarów oraz sporządzać i analizować sprawozdania finansowe referując przyczyny i skutki osiągniętych rezultatów prowadzonej działalności</w:t>
            </w:r>
          </w:p>
        </w:tc>
        <w:tc>
          <w:tcPr>
            <w:tcW w:w="1864" w:type="dxa"/>
          </w:tcPr>
          <w:p w14:paraId="410E335F" w14:textId="77777777" w:rsidR="006A3F91" w:rsidRPr="002D7614" w:rsidRDefault="006A3F91" w:rsidP="006A3F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K_U02</w:t>
            </w:r>
          </w:p>
          <w:p w14:paraId="58D599D4" w14:textId="10EF89BB" w:rsidR="006A3F91" w:rsidRPr="002D7614" w:rsidRDefault="006A3F91" w:rsidP="006A3F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5A74F4C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6A3F91" w:rsidRPr="002D7614" w14:paraId="477B3EC6" w14:textId="77777777" w:rsidTr="55A74F4C">
        <w:tc>
          <w:tcPr>
            <w:tcW w:w="1692" w:type="dxa"/>
          </w:tcPr>
          <w:p w14:paraId="33F119AE" w14:textId="77777777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64" w:type="dxa"/>
          </w:tcPr>
          <w:p w14:paraId="4372E4D4" w14:textId="538CD68D" w:rsidR="006A3F91" w:rsidRPr="002D7614" w:rsidRDefault="006A3F91" w:rsidP="006A3F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Pr="00BE5985">
              <w:rPr>
                <w:rFonts w:ascii="Corbel" w:hAnsi="Corbel"/>
                <w:sz w:val="24"/>
                <w:szCs w:val="24"/>
              </w:rPr>
              <w:t xml:space="preserve">ciągłego doskonalenia własnych umiejętności z zakresu obsługi programów finansowo-księgowych akceptując taką konieczność ze względu na zmiany uwarunkowań </w:t>
            </w:r>
            <w:proofErr w:type="spellStart"/>
            <w:r w:rsidRPr="00BE5985">
              <w:rPr>
                <w:rFonts w:ascii="Corbel" w:hAnsi="Corbel"/>
                <w:sz w:val="24"/>
                <w:szCs w:val="24"/>
              </w:rPr>
              <w:t>społeczno</w:t>
            </w:r>
            <w:proofErr w:type="spellEnd"/>
            <w:r w:rsidRPr="00BE5985">
              <w:rPr>
                <w:rFonts w:ascii="Corbel" w:hAnsi="Corbel"/>
                <w:sz w:val="24"/>
                <w:szCs w:val="24"/>
              </w:rPr>
              <w:t xml:space="preserve"> – ekonomicznych</w:t>
            </w:r>
          </w:p>
        </w:tc>
        <w:tc>
          <w:tcPr>
            <w:tcW w:w="1864" w:type="dxa"/>
          </w:tcPr>
          <w:p w14:paraId="29C170D5" w14:textId="6AFC4BD8" w:rsidR="006A3F91" w:rsidRPr="002D7614" w:rsidRDefault="006A3F91" w:rsidP="006A3F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5A74F4C">
              <w:rPr>
                <w:rFonts w:ascii="Corbel" w:hAnsi="Corbel"/>
                <w:sz w:val="24"/>
                <w:szCs w:val="24"/>
              </w:rPr>
              <w:t>K_K01</w:t>
            </w:r>
          </w:p>
          <w:p w14:paraId="7D1270B8" w14:textId="7EB2F47F" w:rsidR="006A3F91" w:rsidRPr="002D7614" w:rsidRDefault="006A3F91" w:rsidP="006A3F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5A74F4C"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5E241C8D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683945" w14:textId="4E5A108B" w:rsidR="0085747A" w:rsidRPr="002D7614" w:rsidRDefault="00675843" w:rsidP="002D7614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D7614">
        <w:rPr>
          <w:rFonts w:ascii="Corbel" w:hAnsi="Corbel"/>
          <w:b/>
          <w:sz w:val="24"/>
          <w:szCs w:val="24"/>
        </w:rPr>
        <w:t>3.3</w:t>
      </w:r>
      <w:r w:rsidR="001D7B54" w:rsidRPr="002D7614">
        <w:rPr>
          <w:rFonts w:ascii="Corbel" w:hAnsi="Corbel"/>
          <w:b/>
          <w:sz w:val="24"/>
          <w:szCs w:val="24"/>
        </w:rPr>
        <w:t xml:space="preserve"> </w:t>
      </w:r>
      <w:r w:rsidR="0085747A" w:rsidRPr="002D7614">
        <w:rPr>
          <w:rFonts w:ascii="Corbel" w:hAnsi="Corbel"/>
          <w:b/>
          <w:sz w:val="24"/>
          <w:szCs w:val="24"/>
        </w:rPr>
        <w:t>T</w:t>
      </w:r>
      <w:r w:rsidR="001D7B54" w:rsidRPr="002D7614">
        <w:rPr>
          <w:rFonts w:ascii="Corbel" w:hAnsi="Corbel"/>
          <w:b/>
          <w:sz w:val="24"/>
          <w:szCs w:val="24"/>
        </w:rPr>
        <w:t>reści programowe</w:t>
      </w:r>
    </w:p>
    <w:p w14:paraId="28388BDF" w14:textId="77777777" w:rsidR="0085747A" w:rsidRPr="002D7614" w:rsidRDefault="0085747A" w:rsidP="002D761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2D7614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A3F91" w:rsidRPr="002D7614" w14:paraId="3ABA2B3E" w14:textId="77777777" w:rsidTr="006F478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3CF5" w14:textId="77777777" w:rsidR="006A3F91" w:rsidRPr="002D7614" w:rsidRDefault="006A3F91" w:rsidP="006F478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A3F91" w:rsidRPr="002D7614" w14:paraId="5BC516D9" w14:textId="77777777" w:rsidTr="006F4788">
        <w:tc>
          <w:tcPr>
            <w:tcW w:w="9520" w:type="dxa"/>
            <w:vAlign w:val="center"/>
          </w:tcPr>
          <w:p w14:paraId="1319B1C2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 xml:space="preserve">Ogólna charakterystyka </w:t>
            </w:r>
            <w:r>
              <w:rPr>
                <w:rFonts w:ascii="Corbel" w:hAnsi="Corbel"/>
                <w:sz w:val="24"/>
                <w:szCs w:val="24"/>
              </w:rPr>
              <w:t>wybranych programów finansowo-księgowych.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A3F91" w:rsidRPr="002D7614" w14:paraId="30E814C5" w14:textId="77777777" w:rsidTr="006F4788">
        <w:tc>
          <w:tcPr>
            <w:tcW w:w="9520" w:type="dxa"/>
            <w:vAlign w:val="center"/>
          </w:tcPr>
          <w:p w14:paraId="330A6597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8501E">
              <w:rPr>
                <w:rFonts w:ascii="Corbel" w:hAnsi="Corbel"/>
                <w:sz w:val="24"/>
                <w:szCs w:val="24"/>
              </w:rPr>
              <w:t>Zasady dodawania i konfiguracja parametrów nowej firmy. Gromadzenie danych słownikowych kontrahentów, banków i urzędów. Rozliczenia kasowo-bankowe.</w:t>
            </w:r>
          </w:p>
        </w:tc>
      </w:tr>
      <w:tr w:rsidR="006A3F91" w:rsidRPr="002D7614" w14:paraId="6804B316" w14:textId="77777777" w:rsidTr="006F4788">
        <w:tc>
          <w:tcPr>
            <w:tcW w:w="9520" w:type="dxa"/>
            <w:vAlign w:val="center"/>
          </w:tcPr>
          <w:p w14:paraId="527184E9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Funkcjonowanie Modułów Finansowo-Księgowych: tworzenie i modyfikacja planu kont, bilans otwarcia, bezpośrednie zapisy księgowe, schematy księgowe, zestawienia księgowe.</w:t>
            </w:r>
          </w:p>
        </w:tc>
      </w:tr>
      <w:tr w:rsidR="006A3F91" w:rsidRPr="002D7614" w14:paraId="0A732A1C" w14:textId="77777777" w:rsidTr="006F4788">
        <w:tc>
          <w:tcPr>
            <w:tcW w:w="9520" w:type="dxa"/>
            <w:vAlign w:val="center"/>
          </w:tcPr>
          <w:p w14:paraId="17574808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Ewidencja kosztów i przychodów dokumentowanych fakturami VAT.</w:t>
            </w:r>
          </w:p>
        </w:tc>
      </w:tr>
      <w:tr w:rsidR="006A3F91" w:rsidRPr="002D7614" w14:paraId="02AC3D5E" w14:textId="77777777" w:rsidTr="006F4788">
        <w:tc>
          <w:tcPr>
            <w:tcW w:w="9520" w:type="dxa"/>
            <w:vAlign w:val="center"/>
          </w:tcPr>
          <w:p w14:paraId="7F23276B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Funkcjonowanie modułu Kadry i płace. Naliczanie płac pracowników zatrudnionych na etat i na umowę zlecenie. Elementy wynagrodzeń, dodatki i potrącenia w liście płac.</w:t>
            </w:r>
          </w:p>
        </w:tc>
      </w:tr>
      <w:tr w:rsidR="006A3F91" w:rsidRPr="002D7614" w14:paraId="34C6A11C" w14:textId="77777777" w:rsidTr="006F4788">
        <w:tc>
          <w:tcPr>
            <w:tcW w:w="9520" w:type="dxa"/>
            <w:vAlign w:val="center"/>
          </w:tcPr>
          <w:p w14:paraId="24BAFE9D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 xml:space="preserve">Moduł Handel – zapisy magazynowe, wystawianie faktur sprzedaży, dowodów </w:t>
            </w:r>
            <w:proofErr w:type="spellStart"/>
            <w:r w:rsidRPr="002D7614">
              <w:rPr>
                <w:rFonts w:ascii="Corbel" w:hAnsi="Corbel"/>
                <w:sz w:val="24"/>
                <w:szCs w:val="24"/>
              </w:rPr>
              <w:t>Wz</w:t>
            </w:r>
            <w:proofErr w:type="spellEnd"/>
            <w:r w:rsidRPr="002D7614">
              <w:rPr>
                <w:rFonts w:ascii="Corbel" w:hAnsi="Corbel"/>
                <w:sz w:val="24"/>
                <w:szCs w:val="24"/>
              </w:rPr>
              <w:t>, ewidencja zakupu i przyjęcia towarów, rozliczenia finansowe</w:t>
            </w:r>
            <w:r>
              <w:rPr>
                <w:rFonts w:ascii="Corbel" w:hAnsi="Corbel"/>
                <w:sz w:val="24"/>
                <w:szCs w:val="24"/>
              </w:rPr>
              <w:t xml:space="preserve"> z kontrahentami</w:t>
            </w:r>
            <w:r w:rsidRPr="002D761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857A722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B3892F" w14:textId="77777777" w:rsidR="0085747A" w:rsidRPr="002D7614" w:rsidRDefault="009F4610" w:rsidP="002D761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>3.4 Metody dydaktyczne</w:t>
      </w:r>
      <w:r w:rsidRPr="002D7614">
        <w:rPr>
          <w:rFonts w:ascii="Corbel" w:hAnsi="Corbel"/>
          <w:b w:val="0"/>
          <w:smallCaps w:val="0"/>
          <w:szCs w:val="24"/>
        </w:rPr>
        <w:t xml:space="preserve"> </w:t>
      </w:r>
    </w:p>
    <w:p w14:paraId="03A2B502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06B49E" w14:textId="21CE7622" w:rsidR="004D5AB3" w:rsidRPr="002D7614" w:rsidRDefault="004D5AB3" w:rsidP="002D7614">
      <w:pPr>
        <w:spacing w:after="0"/>
        <w:rPr>
          <w:rFonts w:ascii="Corbel" w:eastAsia="Times New Roman" w:hAnsi="Corbel"/>
          <w:sz w:val="24"/>
          <w:szCs w:val="24"/>
          <w:lang w:eastAsia="pl-PL"/>
        </w:rPr>
      </w:pPr>
      <w:r w:rsidRPr="002D7614">
        <w:rPr>
          <w:rFonts w:ascii="Corbel" w:eastAsia="Times New Roman" w:hAnsi="Corbel"/>
          <w:sz w:val="24"/>
          <w:szCs w:val="24"/>
          <w:lang w:eastAsia="pl-PL"/>
        </w:rPr>
        <w:t xml:space="preserve">praca w laboratorium </w:t>
      </w:r>
      <w:proofErr w:type="gramStart"/>
      <w:r w:rsidRPr="002D7614">
        <w:rPr>
          <w:rFonts w:ascii="Corbel" w:eastAsia="Times New Roman" w:hAnsi="Corbel"/>
          <w:sz w:val="24"/>
          <w:szCs w:val="24"/>
          <w:lang w:eastAsia="pl-PL"/>
        </w:rPr>
        <w:t>komputerowym</w:t>
      </w:r>
      <w:r w:rsidR="00D1615F">
        <w:rPr>
          <w:rFonts w:ascii="Corbel" w:eastAsia="Times New Roman" w:hAnsi="Corbel"/>
          <w:sz w:val="24"/>
          <w:szCs w:val="24"/>
          <w:lang w:eastAsia="pl-PL"/>
        </w:rPr>
        <w:t xml:space="preserve">, </w:t>
      </w:r>
      <w:r w:rsidR="00D1615F" w:rsidRPr="00D1615F">
        <w:rPr>
          <w:rFonts w:ascii="Corbel" w:eastAsia="Times New Roman" w:hAnsi="Corbel"/>
          <w:sz w:val="24"/>
          <w:szCs w:val="24"/>
          <w:lang w:eastAsia="pl-PL"/>
        </w:rPr>
        <w:t xml:space="preserve"> </w:t>
      </w:r>
      <w:r w:rsidRPr="002D7614">
        <w:rPr>
          <w:rFonts w:ascii="Corbel" w:eastAsia="Times New Roman" w:hAnsi="Corbel"/>
          <w:sz w:val="24"/>
          <w:szCs w:val="24"/>
          <w:lang w:eastAsia="pl-PL"/>
        </w:rPr>
        <w:t>prezentacja</w:t>
      </w:r>
      <w:proofErr w:type="gramEnd"/>
      <w:r w:rsidRPr="002D7614">
        <w:rPr>
          <w:rFonts w:ascii="Corbel" w:eastAsia="Times New Roman" w:hAnsi="Corbel"/>
          <w:sz w:val="24"/>
          <w:szCs w:val="24"/>
          <w:lang w:eastAsia="pl-PL"/>
        </w:rPr>
        <w:t xml:space="preserve"> multimedialna ćwiczeń do rozwiązania, objaśnienia słowne stosowanych rozwiązań</w:t>
      </w:r>
    </w:p>
    <w:p w14:paraId="604BCF4A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5C2512" w14:textId="77777777" w:rsidR="0085747A" w:rsidRPr="002D7614" w:rsidRDefault="00C61DC5" w:rsidP="002D761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4. </w:t>
      </w:r>
      <w:r w:rsidR="0085747A" w:rsidRPr="002D7614">
        <w:rPr>
          <w:rFonts w:ascii="Corbel" w:hAnsi="Corbel"/>
          <w:smallCaps w:val="0"/>
          <w:szCs w:val="24"/>
        </w:rPr>
        <w:t>METODY I KRYTERIA OCENY</w:t>
      </w:r>
      <w:r w:rsidR="009F4610" w:rsidRPr="002D7614">
        <w:rPr>
          <w:rFonts w:ascii="Corbel" w:hAnsi="Corbel"/>
          <w:smallCaps w:val="0"/>
          <w:szCs w:val="24"/>
        </w:rPr>
        <w:t xml:space="preserve"> </w:t>
      </w:r>
    </w:p>
    <w:p w14:paraId="0506FF8E" w14:textId="77777777" w:rsidR="00923D7D" w:rsidRPr="002D7614" w:rsidRDefault="00923D7D" w:rsidP="002D761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86A028" w14:textId="51B3B6C5" w:rsidR="0085747A" w:rsidRPr="002D7614" w:rsidRDefault="0085747A" w:rsidP="002D761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4.1 Sposoby weryfikacji efektów </w:t>
      </w:r>
      <w:r w:rsidR="00702D26">
        <w:rPr>
          <w:rFonts w:ascii="Corbel" w:hAnsi="Corbel"/>
          <w:smallCaps w:val="0"/>
          <w:szCs w:val="24"/>
        </w:rPr>
        <w:t>uczenia się</w:t>
      </w:r>
    </w:p>
    <w:p w14:paraId="5FBB19DD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4759"/>
        <w:gridCol w:w="3173"/>
      </w:tblGrid>
      <w:tr w:rsidR="0085747A" w:rsidRPr="002D7614" w14:paraId="26458461" w14:textId="77777777" w:rsidTr="002E621E">
        <w:tc>
          <w:tcPr>
            <w:tcW w:w="1588" w:type="dxa"/>
            <w:vAlign w:val="center"/>
          </w:tcPr>
          <w:p w14:paraId="27DC0C87" w14:textId="77777777" w:rsidR="0085747A" w:rsidRPr="002D7614" w:rsidRDefault="0071620A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759" w:type="dxa"/>
            <w:vAlign w:val="center"/>
          </w:tcPr>
          <w:p w14:paraId="3FD95755" w14:textId="70FB8A3C" w:rsidR="0085747A" w:rsidRPr="002D7614" w:rsidRDefault="0085747A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702D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0FF82BE0" w14:textId="77777777" w:rsidR="0085747A" w:rsidRPr="002D7614" w:rsidRDefault="0085747A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3173" w:type="dxa"/>
            <w:vAlign w:val="center"/>
          </w:tcPr>
          <w:p w14:paraId="3EB7FB9A" w14:textId="77777777" w:rsidR="00923D7D" w:rsidRPr="002D7614" w:rsidRDefault="0085747A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33C2ADF" w14:textId="77777777" w:rsidR="0085747A" w:rsidRPr="002D7614" w:rsidRDefault="0085747A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2D761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2D761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D5AB3" w:rsidRPr="002D7614" w14:paraId="35DD5980" w14:textId="77777777" w:rsidTr="002E621E">
        <w:tc>
          <w:tcPr>
            <w:tcW w:w="1588" w:type="dxa"/>
          </w:tcPr>
          <w:p w14:paraId="53F44F22" w14:textId="77777777" w:rsidR="004D5AB3" w:rsidRPr="002D7614" w:rsidRDefault="00B16388" w:rsidP="002D761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4759" w:type="dxa"/>
          </w:tcPr>
          <w:p w14:paraId="5E8CB9A5" w14:textId="33E624C8" w:rsidR="004D5AB3" w:rsidRPr="002D7614" w:rsidRDefault="004D5AB3" w:rsidP="002D761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</w:t>
            </w:r>
          </w:p>
        </w:tc>
        <w:tc>
          <w:tcPr>
            <w:tcW w:w="3173" w:type="dxa"/>
          </w:tcPr>
          <w:p w14:paraId="57BAD72A" w14:textId="2E2D35A1" w:rsidR="004D5AB3" w:rsidRPr="002D7614" w:rsidRDefault="00965641" w:rsidP="002D761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965641" w:rsidRPr="002D7614" w14:paraId="4D5CE432" w14:textId="77777777" w:rsidTr="002E621E">
        <w:tc>
          <w:tcPr>
            <w:tcW w:w="1588" w:type="dxa"/>
          </w:tcPr>
          <w:p w14:paraId="07BF44EB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4759" w:type="dxa"/>
          </w:tcPr>
          <w:p w14:paraId="4FC38E70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przykładów, kolokwium</w:t>
            </w:r>
          </w:p>
        </w:tc>
        <w:tc>
          <w:tcPr>
            <w:tcW w:w="3173" w:type="dxa"/>
          </w:tcPr>
          <w:p w14:paraId="1C3C38D4" w14:textId="23D11F11" w:rsidR="00965641" w:rsidRPr="00965641" w:rsidRDefault="00965641" w:rsidP="00965641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ED344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965641" w:rsidRPr="002D7614" w14:paraId="0EFA799D" w14:textId="77777777" w:rsidTr="002E621E">
        <w:tc>
          <w:tcPr>
            <w:tcW w:w="1588" w:type="dxa"/>
          </w:tcPr>
          <w:p w14:paraId="7FAB416E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4759" w:type="dxa"/>
          </w:tcPr>
          <w:p w14:paraId="67FA0F0C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umiejętności rozwiązywania przykładów, kolokwium</w:t>
            </w:r>
          </w:p>
        </w:tc>
        <w:tc>
          <w:tcPr>
            <w:tcW w:w="3173" w:type="dxa"/>
          </w:tcPr>
          <w:p w14:paraId="7F202363" w14:textId="5A798BAC" w:rsidR="00965641" w:rsidRPr="00965641" w:rsidRDefault="00965641" w:rsidP="00965641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ED344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965641" w:rsidRPr="002D7614" w14:paraId="312AE8E7" w14:textId="77777777" w:rsidTr="002E621E">
        <w:tc>
          <w:tcPr>
            <w:tcW w:w="1588" w:type="dxa"/>
          </w:tcPr>
          <w:p w14:paraId="3A183E33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4759" w:type="dxa"/>
          </w:tcPr>
          <w:p w14:paraId="4F16ECEA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umiejętności rozwiązywania przykładów, kolokwium</w:t>
            </w:r>
          </w:p>
        </w:tc>
        <w:tc>
          <w:tcPr>
            <w:tcW w:w="3173" w:type="dxa"/>
          </w:tcPr>
          <w:p w14:paraId="3D8BA44D" w14:textId="2D2DED7E" w:rsidR="00965641" w:rsidRPr="00965641" w:rsidRDefault="00965641" w:rsidP="00965641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ED344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965641" w:rsidRPr="002D7614" w14:paraId="4915E514" w14:textId="77777777" w:rsidTr="002E621E">
        <w:tc>
          <w:tcPr>
            <w:tcW w:w="1588" w:type="dxa"/>
          </w:tcPr>
          <w:p w14:paraId="5635B1F8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4759" w:type="dxa"/>
          </w:tcPr>
          <w:p w14:paraId="64F95EF1" w14:textId="230E1833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obserwacja postawy i ocena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zajmowanego</w:t>
            </w: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stanowiska</w:t>
            </w:r>
          </w:p>
        </w:tc>
        <w:tc>
          <w:tcPr>
            <w:tcW w:w="3173" w:type="dxa"/>
          </w:tcPr>
          <w:p w14:paraId="4DBC3A50" w14:textId="5AC6B2A2" w:rsidR="00965641" w:rsidRPr="00965641" w:rsidRDefault="00965641" w:rsidP="00965641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ED344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</w:tbl>
    <w:p w14:paraId="68021E2F" w14:textId="77777777" w:rsidR="00923D7D" w:rsidRPr="002D7614" w:rsidRDefault="00923D7D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4CDCD2" w14:textId="77777777" w:rsidR="0085747A" w:rsidRPr="002D7614" w:rsidRDefault="003E1941" w:rsidP="002D761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4.2 </w:t>
      </w:r>
      <w:r w:rsidR="0085747A" w:rsidRPr="002D761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D7614">
        <w:rPr>
          <w:rFonts w:ascii="Corbel" w:hAnsi="Corbel"/>
          <w:smallCaps w:val="0"/>
          <w:szCs w:val="24"/>
        </w:rPr>
        <w:t xml:space="preserve"> </w:t>
      </w:r>
    </w:p>
    <w:p w14:paraId="03C045C6" w14:textId="77777777" w:rsidR="00923D7D" w:rsidRPr="002D7614" w:rsidRDefault="00923D7D" w:rsidP="002D761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85747A" w:rsidRPr="002D7614" w14:paraId="2550E2A2" w14:textId="77777777" w:rsidTr="002D7614">
        <w:tc>
          <w:tcPr>
            <w:tcW w:w="9498" w:type="dxa"/>
          </w:tcPr>
          <w:p w14:paraId="02417C79" w14:textId="7B903E06" w:rsidR="0085747A" w:rsidRPr="002D7614" w:rsidRDefault="004D5AB3" w:rsidP="009E79A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zaliczenie z oceną na podstawie ocen cząstkowych (</w:t>
            </w:r>
            <w:r w:rsidR="006A3F9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min 2</w:t>
            </w: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kolokwia, bieżąca prezentacja na zajęciach rezultatów rozwiązywanych przykładów</w:t>
            </w:r>
            <w:r w:rsidR="003A1062"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. </w:t>
            </w: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Warunkiem zaliczenia przedmiotu jest otrzymanie pozytywnych ocen z </w:t>
            </w:r>
            <w:r w:rsidR="00B16388"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kolokwiów</w:t>
            </w: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</w:t>
            </w:r>
          </w:p>
        </w:tc>
      </w:tr>
    </w:tbl>
    <w:p w14:paraId="2B132EEE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FC3548" w14:textId="77777777" w:rsidR="009F4610" w:rsidRPr="002D7614" w:rsidRDefault="0085747A" w:rsidP="002D761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D7614">
        <w:rPr>
          <w:rFonts w:ascii="Corbel" w:hAnsi="Corbel"/>
          <w:b/>
          <w:sz w:val="24"/>
          <w:szCs w:val="24"/>
        </w:rPr>
        <w:t xml:space="preserve">5. </w:t>
      </w:r>
      <w:r w:rsidR="00C61DC5" w:rsidRPr="002D761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B94D64E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2D7614" w14:paraId="3EC24495" w14:textId="77777777" w:rsidTr="002E621E">
        <w:tc>
          <w:tcPr>
            <w:tcW w:w="4901" w:type="dxa"/>
            <w:vAlign w:val="center"/>
          </w:tcPr>
          <w:p w14:paraId="17EE75A9" w14:textId="77777777" w:rsidR="0085747A" w:rsidRPr="002D7614" w:rsidRDefault="00C61DC5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D761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D761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D761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14:paraId="322489AB" w14:textId="77777777" w:rsidR="0085747A" w:rsidRPr="002D7614" w:rsidRDefault="00C61DC5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D761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D761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D761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D761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D7614" w14:paraId="3546259D" w14:textId="77777777" w:rsidTr="002E621E">
        <w:tc>
          <w:tcPr>
            <w:tcW w:w="4901" w:type="dxa"/>
          </w:tcPr>
          <w:p w14:paraId="3DCDCB57" w14:textId="03E518B9" w:rsidR="0085747A" w:rsidRPr="002D7614" w:rsidRDefault="00C61DC5" w:rsidP="006526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G</w:t>
            </w:r>
            <w:r w:rsidR="0085747A" w:rsidRPr="002D761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4D3552" w:rsidRPr="002D7614">
              <w:rPr>
                <w:rFonts w:ascii="Corbel" w:hAnsi="Corbel"/>
                <w:sz w:val="24"/>
                <w:szCs w:val="24"/>
              </w:rPr>
              <w:t xml:space="preserve">z </w:t>
            </w:r>
            <w:proofErr w:type="gramStart"/>
            <w:r w:rsidR="00702D2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="0085747A" w:rsidRPr="002D761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D7614">
              <w:rPr>
                <w:rFonts w:ascii="Corbel" w:hAnsi="Corbel"/>
                <w:sz w:val="24"/>
                <w:szCs w:val="24"/>
              </w:rPr>
              <w:t>studiów</w:t>
            </w:r>
            <w:proofErr w:type="gramEnd"/>
          </w:p>
        </w:tc>
        <w:tc>
          <w:tcPr>
            <w:tcW w:w="4619" w:type="dxa"/>
          </w:tcPr>
          <w:p w14:paraId="1AFE9FD3" w14:textId="77777777" w:rsidR="0085747A" w:rsidRPr="002D7614" w:rsidRDefault="004D3552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2D7614" w14:paraId="6CD559DA" w14:textId="77777777" w:rsidTr="002E621E">
        <w:tc>
          <w:tcPr>
            <w:tcW w:w="4901" w:type="dxa"/>
          </w:tcPr>
          <w:p w14:paraId="102878B4" w14:textId="77777777" w:rsidR="00887BD5" w:rsidRPr="009C54AE" w:rsidRDefault="00887BD5" w:rsidP="00887B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F1DC835" w14:textId="4B491A96" w:rsidR="00C61DC5" w:rsidRPr="002D7614" w:rsidRDefault="00887BD5" w:rsidP="002D76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</w:t>
            </w:r>
            <w:r w:rsidR="00C61DC5" w:rsidRPr="002D7614">
              <w:rPr>
                <w:rFonts w:ascii="Corbel" w:hAnsi="Corbel"/>
                <w:sz w:val="24"/>
                <w:szCs w:val="24"/>
              </w:rPr>
              <w:t>d</w:t>
            </w:r>
            <w:r w:rsidR="004D3552" w:rsidRPr="002D7614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19" w:type="dxa"/>
          </w:tcPr>
          <w:p w14:paraId="149680BC" w14:textId="77777777" w:rsidR="00C61DC5" w:rsidRPr="002D7614" w:rsidRDefault="004D3552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2D7614" w14:paraId="5CD2EA51" w14:textId="77777777" w:rsidTr="002E621E">
        <w:tc>
          <w:tcPr>
            <w:tcW w:w="4901" w:type="dxa"/>
          </w:tcPr>
          <w:p w14:paraId="4FE4EAD1" w14:textId="52B74FB3" w:rsidR="00C61DC5" w:rsidRPr="002D7614" w:rsidRDefault="00887BD5" w:rsidP="002D76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proofErr w:type="gram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-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p</w:t>
            </w:r>
            <w:r w:rsidR="004D3552" w:rsidRPr="002D7614">
              <w:rPr>
                <w:rFonts w:ascii="Corbel" w:eastAsia="Times New Roman" w:hAnsi="Corbel"/>
                <w:sz w:val="24"/>
                <w:szCs w:val="24"/>
                <w:lang w:eastAsia="pl-PL"/>
              </w:rPr>
              <w:t>rzygotowanie do ćwiczeń</w:t>
            </w:r>
            <w:r w:rsidR="00E53FF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E53FF6">
              <w:rPr>
                <w:rFonts w:ascii="Corbel" w:hAnsi="Corbel"/>
                <w:sz w:val="24"/>
                <w:szCs w:val="24"/>
              </w:rPr>
              <w:t>p</w:t>
            </w:r>
            <w:r w:rsidR="00E53FF6" w:rsidRPr="002D7614">
              <w:rPr>
                <w:rFonts w:ascii="Corbel" w:eastAsia="Times New Roman" w:hAnsi="Corbel"/>
                <w:sz w:val="24"/>
                <w:szCs w:val="24"/>
                <w:lang w:eastAsia="pl-PL"/>
              </w:rPr>
              <w:t>rzygotowanie do kolokwium</w:t>
            </w:r>
          </w:p>
        </w:tc>
        <w:tc>
          <w:tcPr>
            <w:tcW w:w="4619" w:type="dxa"/>
          </w:tcPr>
          <w:p w14:paraId="1C11400D" w14:textId="385D817A" w:rsidR="00C61DC5" w:rsidRPr="002D7614" w:rsidRDefault="00E53FF6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2D7614" w14:paraId="45693BB9" w14:textId="77777777" w:rsidTr="002E621E">
        <w:tc>
          <w:tcPr>
            <w:tcW w:w="4901" w:type="dxa"/>
          </w:tcPr>
          <w:p w14:paraId="578F08A1" w14:textId="77777777" w:rsidR="0085747A" w:rsidRPr="002D7614" w:rsidRDefault="0085747A" w:rsidP="002D76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254AE613" w14:textId="77777777" w:rsidR="0085747A" w:rsidRPr="002D7614" w:rsidRDefault="003A1062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2D7614" w14:paraId="5370F1E0" w14:textId="77777777" w:rsidTr="002E621E">
        <w:tc>
          <w:tcPr>
            <w:tcW w:w="4901" w:type="dxa"/>
          </w:tcPr>
          <w:p w14:paraId="7124F35C" w14:textId="77777777" w:rsidR="0085747A" w:rsidRPr="002D7614" w:rsidRDefault="0085747A" w:rsidP="002D761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D761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3198F161" w14:textId="77777777" w:rsidR="0085747A" w:rsidRPr="002D7614" w:rsidRDefault="003A1062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EFBFDD6" w14:textId="77777777" w:rsidR="0085747A" w:rsidRPr="002D7614" w:rsidRDefault="00923D7D" w:rsidP="002D761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D761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D761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445BDF5" w14:textId="77777777" w:rsidR="003E1941" w:rsidRPr="002D7614" w:rsidRDefault="003E1941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9510DB" w14:textId="6F64813C" w:rsidR="0085747A" w:rsidRPr="002D7614" w:rsidRDefault="0071620A" w:rsidP="002D761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6. </w:t>
      </w:r>
      <w:r w:rsidR="0085747A" w:rsidRPr="002D7614">
        <w:rPr>
          <w:rFonts w:ascii="Corbel" w:hAnsi="Corbel"/>
          <w:smallCaps w:val="0"/>
          <w:szCs w:val="24"/>
        </w:rPr>
        <w:t>PRAKTYKI ZAWODOWE W RAMACH PRZEDMIOTU</w:t>
      </w:r>
    </w:p>
    <w:p w14:paraId="3BB48BE2" w14:textId="77777777" w:rsidR="0085747A" w:rsidRPr="002D7614" w:rsidRDefault="0085747A" w:rsidP="002D761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9"/>
        <w:gridCol w:w="5451"/>
      </w:tblGrid>
      <w:tr w:rsidR="0085747A" w:rsidRPr="002D7614" w14:paraId="53C24133" w14:textId="77777777" w:rsidTr="004D3552">
        <w:trPr>
          <w:trHeight w:val="397"/>
        </w:trPr>
        <w:tc>
          <w:tcPr>
            <w:tcW w:w="4111" w:type="dxa"/>
          </w:tcPr>
          <w:p w14:paraId="18672D47" w14:textId="77777777" w:rsidR="0085747A" w:rsidRPr="002D7614" w:rsidRDefault="0085747A" w:rsidP="002D7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940BDE8" w14:textId="77777777" w:rsidR="0085747A" w:rsidRPr="002D7614" w:rsidRDefault="00B16388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2D7614" w14:paraId="4E891730" w14:textId="77777777" w:rsidTr="004D3552">
        <w:trPr>
          <w:trHeight w:val="397"/>
        </w:trPr>
        <w:tc>
          <w:tcPr>
            <w:tcW w:w="4111" w:type="dxa"/>
          </w:tcPr>
          <w:p w14:paraId="5E4C2C26" w14:textId="77777777" w:rsidR="0085747A" w:rsidRPr="002D7614" w:rsidRDefault="0085747A" w:rsidP="002D7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B4699DA" w14:textId="77777777" w:rsidR="0085747A" w:rsidRPr="002D7614" w:rsidRDefault="00B16388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C4B61DA" w14:textId="77777777" w:rsidR="003E1941" w:rsidRPr="002D7614" w:rsidRDefault="003E1941" w:rsidP="002D761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F5EB18" w14:textId="77777777" w:rsidR="0085747A" w:rsidRPr="002D7614" w:rsidRDefault="00675843" w:rsidP="002D761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7. </w:t>
      </w:r>
      <w:r w:rsidR="0085747A" w:rsidRPr="002D7614">
        <w:rPr>
          <w:rFonts w:ascii="Corbel" w:hAnsi="Corbel"/>
          <w:smallCaps w:val="0"/>
          <w:szCs w:val="24"/>
        </w:rPr>
        <w:t>LITERATURA</w:t>
      </w:r>
      <w:r w:rsidRPr="002D7614">
        <w:rPr>
          <w:rFonts w:ascii="Corbel" w:hAnsi="Corbel"/>
          <w:smallCaps w:val="0"/>
          <w:szCs w:val="24"/>
        </w:rPr>
        <w:t xml:space="preserve"> </w:t>
      </w:r>
    </w:p>
    <w:p w14:paraId="5F48DE25" w14:textId="77777777" w:rsidR="00675843" w:rsidRPr="002D7614" w:rsidRDefault="00675843" w:rsidP="002D761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07208" w14:paraId="73C975F4" w14:textId="77777777" w:rsidTr="004D3552">
        <w:trPr>
          <w:trHeight w:val="397"/>
        </w:trPr>
        <w:tc>
          <w:tcPr>
            <w:tcW w:w="9639" w:type="dxa"/>
          </w:tcPr>
          <w:p w14:paraId="097F16F9" w14:textId="77777777" w:rsidR="0085747A" w:rsidRPr="00D07208" w:rsidRDefault="0085747A" w:rsidP="002D7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720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59C99E9" w14:textId="40F8CF9B" w:rsidR="004D5AB3" w:rsidRPr="00D07208" w:rsidRDefault="00D44FE3" w:rsidP="009E79AF">
            <w:pPr>
              <w:pStyle w:val="Punktygwne"/>
              <w:numPr>
                <w:ilvl w:val="0"/>
                <w:numId w:val="2"/>
              </w:numPr>
              <w:spacing w:before="0" w:after="0"/>
              <w:ind w:left="45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Dokumentacja techniczna oprogramowania finansowo-księgowego</w:t>
            </w:r>
          </w:p>
        </w:tc>
      </w:tr>
      <w:tr w:rsidR="0085747A" w:rsidRPr="00D07208" w14:paraId="3926CDA8" w14:textId="77777777" w:rsidTr="004D3552">
        <w:trPr>
          <w:trHeight w:val="397"/>
        </w:trPr>
        <w:tc>
          <w:tcPr>
            <w:tcW w:w="9639" w:type="dxa"/>
          </w:tcPr>
          <w:p w14:paraId="12BF0A94" w14:textId="77777777" w:rsidR="0085747A" w:rsidRPr="00D07208" w:rsidRDefault="0085747A" w:rsidP="002D7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720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F952D24" w14:textId="77777777" w:rsidR="008E1377" w:rsidRPr="00D07208" w:rsidRDefault="008E1377" w:rsidP="000F02C0">
            <w:pPr>
              <w:pStyle w:val="Punktygwne"/>
              <w:numPr>
                <w:ilvl w:val="0"/>
                <w:numId w:val="3"/>
              </w:numPr>
              <w:spacing w:before="0" w:after="0"/>
              <w:ind w:left="4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07208">
              <w:rPr>
                <w:rFonts w:ascii="Corbel" w:hAnsi="Corbel"/>
                <w:b w:val="0"/>
                <w:bCs/>
                <w:smallCaps w:val="0"/>
                <w:szCs w:val="24"/>
              </w:rPr>
              <w:t>Strojek-Filus M.</w:t>
            </w:r>
            <w:proofErr w:type="gramStart"/>
            <w:r w:rsidRPr="00D07208">
              <w:rPr>
                <w:rFonts w:ascii="Corbel" w:hAnsi="Corbel"/>
                <w:b w:val="0"/>
                <w:bCs/>
                <w:smallCaps w:val="0"/>
                <w:szCs w:val="24"/>
              </w:rPr>
              <w:t>,  Maruszewska</w:t>
            </w:r>
            <w:proofErr w:type="gramEnd"/>
            <w:r w:rsidRPr="00D0720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E. W., Rachunkowość finansowa: wprowadzenie: teoria, przykłady, zadania, Wydawnictwo </w:t>
            </w:r>
            <w:proofErr w:type="spellStart"/>
            <w:r w:rsidRPr="00D07208">
              <w:rPr>
                <w:rFonts w:ascii="Corbel" w:hAnsi="Corbel"/>
                <w:b w:val="0"/>
                <w:bCs/>
                <w:smallCaps w:val="0"/>
                <w:szCs w:val="24"/>
              </w:rPr>
              <w:t>Poltext</w:t>
            </w:r>
            <w:proofErr w:type="spellEnd"/>
            <w:r w:rsidRPr="00D07208">
              <w:rPr>
                <w:rFonts w:ascii="Corbel" w:hAnsi="Corbel"/>
                <w:b w:val="0"/>
                <w:bCs/>
                <w:smallCaps w:val="0"/>
                <w:szCs w:val="24"/>
              </w:rPr>
              <w:t>, Warszawa  2018</w:t>
            </w:r>
          </w:p>
          <w:p w14:paraId="6B83C4EE" w14:textId="48F1B969" w:rsidR="004D5AB3" w:rsidRPr="00D07208" w:rsidRDefault="008E1377" w:rsidP="000F02C0">
            <w:pPr>
              <w:pStyle w:val="Punktygwne"/>
              <w:numPr>
                <w:ilvl w:val="0"/>
                <w:numId w:val="3"/>
              </w:numPr>
              <w:spacing w:before="0" w:after="0"/>
              <w:ind w:left="4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07208">
              <w:rPr>
                <w:rFonts w:ascii="Corbel" w:hAnsi="Corbel"/>
                <w:b w:val="0"/>
                <w:bCs/>
                <w:smallCaps w:val="0"/>
                <w:szCs w:val="24"/>
              </w:rPr>
              <w:t>Gos W.</w:t>
            </w:r>
            <w:proofErr w:type="gramStart"/>
            <w:r w:rsidRPr="00D0720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 </w:t>
            </w:r>
            <w:proofErr w:type="spellStart"/>
            <w:r w:rsidRPr="00D07208">
              <w:rPr>
                <w:rFonts w:ascii="Corbel" w:hAnsi="Corbel"/>
                <w:b w:val="0"/>
                <w:bCs/>
                <w:smallCaps w:val="0"/>
                <w:szCs w:val="24"/>
              </w:rPr>
              <w:t>Hońko</w:t>
            </w:r>
            <w:proofErr w:type="spellEnd"/>
            <w:proofErr w:type="gramEnd"/>
            <w:r w:rsidRPr="00D0720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 S., Janowicz M.,  Winiarska K.,  Rachunkowość finansowa dla zaawansowanych, </w:t>
            </w:r>
            <w:proofErr w:type="spellStart"/>
            <w:r w:rsidRPr="00D07208">
              <w:rPr>
                <w:rFonts w:ascii="Corbel" w:hAnsi="Corbel"/>
                <w:b w:val="0"/>
                <w:bCs/>
                <w:smallCaps w:val="0"/>
                <w:szCs w:val="24"/>
              </w:rPr>
              <w:t>Difin</w:t>
            </w:r>
            <w:proofErr w:type="spellEnd"/>
            <w:r w:rsidRPr="00D0720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, Warszawa 2017</w:t>
            </w:r>
          </w:p>
        </w:tc>
      </w:tr>
    </w:tbl>
    <w:p w14:paraId="20AC6ECA" w14:textId="77777777" w:rsidR="0085747A" w:rsidRPr="002D7614" w:rsidRDefault="0085747A" w:rsidP="002D761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22FD2C" w14:textId="77777777" w:rsidR="0085747A" w:rsidRPr="002D7614" w:rsidRDefault="0085747A" w:rsidP="002D761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5746E4" w14:textId="77777777" w:rsidR="0085747A" w:rsidRPr="002D7614" w:rsidRDefault="0085747A" w:rsidP="002D761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D761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2D761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E97CD" w14:textId="77777777" w:rsidR="00774479" w:rsidRDefault="00774479" w:rsidP="00C16ABF">
      <w:pPr>
        <w:spacing w:after="0" w:line="240" w:lineRule="auto"/>
      </w:pPr>
      <w:r>
        <w:separator/>
      </w:r>
    </w:p>
  </w:endnote>
  <w:endnote w:type="continuationSeparator" w:id="0">
    <w:p w14:paraId="65D012D7" w14:textId="77777777" w:rsidR="00774479" w:rsidRDefault="0077447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4112C" w14:textId="77777777" w:rsidR="00774479" w:rsidRDefault="00774479" w:rsidP="00C16ABF">
      <w:pPr>
        <w:spacing w:after="0" w:line="240" w:lineRule="auto"/>
      </w:pPr>
      <w:r>
        <w:separator/>
      </w:r>
    </w:p>
  </w:footnote>
  <w:footnote w:type="continuationSeparator" w:id="0">
    <w:p w14:paraId="40974E82" w14:textId="77777777" w:rsidR="00774479" w:rsidRDefault="00774479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E1B"/>
    <w:multiLevelType w:val="hybridMultilevel"/>
    <w:tmpl w:val="7FFA1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4545BC4"/>
    <w:multiLevelType w:val="hybridMultilevel"/>
    <w:tmpl w:val="830E1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7870B1"/>
    <w:multiLevelType w:val="hybridMultilevel"/>
    <w:tmpl w:val="EFE495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55F3"/>
    <w:rsid w:val="00070ED6"/>
    <w:rsid w:val="00071C41"/>
    <w:rsid w:val="000742DC"/>
    <w:rsid w:val="00084C12"/>
    <w:rsid w:val="0009462C"/>
    <w:rsid w:val="00094B12"/>
    <w:rsid w:val="00096C46"/>
    <w:rsid w:val="000A296F"/>
    <w:rsid w:val="000A2A28"/>
    <w:rsid w:val="000A53AB"/>
    <w:rsid w:val="000B1458"/>
    <w:rsid w:val="000B192D"/>
    <w:rsid w:val="000B28EE"/>
    <w:rsid w:val="000B3E37"/>
    <w:rsid w:val="000C218F"/>
    <w:rsid w:val="000D04B0"/>
    <w:rsid w:val="000E26A1"/>
    <w:rsid w:val="000F02C0"/>
    <w:rsid w:val="000F1C57"/>
    <w:rsid w:val="000F5615"/>
    <w:rsid w:val="00117483"/>
    <w:rsid w:val="00124BFF"/>
    <w:rsid w:val="0012560E"/>
    <w:rsid w:val="00127108"/>
    <w:rsid w:val="00134B13"/>
    <w:rsid w:val="00146BC0"/>
    <w:rsid w:val="00153C41"/>
    <w:rsid w:val="00154381"/>
    <w:rsid w:val="00164FA7"/>
    <w:rsid w:val="00166A03"/>
    <w:rsid w:val="001718A7"/>
    <w:rsid w:val="001737CF"/>
    <w:rsid w:val="00176083"/>
    <w:rsid w:val="001871A8"/>
    <w:rsid w:val="00192F37"/>
    <w:rsid w:val="001A70D2"/>
    <w:rsid w:val="001B2665"/>
    <w:rsid w:val="001D657B"/>
    <w:rsid w:val="001D7B54"/>
    <w:rsid w:val="001E0209"/>
    <w:rsid w:val="001F2CA2"/>
    <w:rsid w:val="002144C0"/>
    <w:rsid w:val="0022477D"/>
    <w:rsid w:val="002336F9"/>
    <w:rsid w:val="00233729"/>
    <w:rsid w:val="0024028F"/>
    <w:rsid w:val="00244ABC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D73D4"/>
    <w:rsid w:val="002D7614"/>
    <w:rsid w:val="002E621E"/>
    <w:rsid w:val="002F02A3"/>
    <w:rsid w:val="002F4ABE"/>
    <w:rsid w:val="003018BA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062"/>
    <w:rsid w:val="003A1176"/>
    <w:rsid w:val="003C0BAE"/>
    <w:rsid w:val="003C58A2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61EFC"/>
    <w:rsid w:val="004652C2"/>
    <w:rsid w:val="00471326"/>
    <w:rsid w:val="0047598D"/>
    <w:rsid w:val="004840FD"/>
    <w:rsid w:val="00490F7D"/>
    <w:rsid w:val="00491678"/>
    <w:rsid w:val="004968E2"/>
    <w:rsid w:val="004A3EEA"/>
    <w:rsid w:val="004A4D1F"/>
    <w:rsid w:val="004D3552"/>
    <w:rsid w:val="004D5282"/>
    <w:rsid w:val="004D5AB3"/>
    <w:rsid w:val="004E4AAA"/>
    <w:rsid w:val="004F1551"/>
    <w:rsid w:val="004F55A3"/>
    <w:rsid w:val="0050496F"/>
    <w:rsid w:val="00513B6F"/>
    <w:rsid w:val="00517C63"/>
    <w:rsid w:val="00521315"/>
    <w:rsid w:val="00522075"/>
    <w:rsid w:val="005363C4"/>
    <w:rsid w:val="00536BDE"/>
    <w:rsid w:val="00543ACC"/>
    <w:rsid w:val="005A0855"/>
    <w:rsid w:val="005A3196"/>
    <w:rsid w:val="005A4BBC"/>
    <w:rsid w:val="005C080F"/>
    <w:rsid w:val="005C55E5"/>
    <w:rsid w:val="005C696A"/>
    <w:rsid w:val="005E6E85"/>
    <w:rsid w:val="005F31D2"/>
    <w:rsid w:val="0061029B"/>
    <w:rsid w:val="00617230"/>
    <w:rsid w:val="00621CE1"/>
    <w:rsid w:val="00647FA8"/>
    <w:rsid w:val="00652600"/>
    <w:rsid w:val="006620D9"/>
    <w:rsid w:val="00671958"/>
    <w:rsid w:val="00675843"/>
    <w:rsid w:val="00696477"/>
    <w:rsid w:val="006A3F91"/>
    <w:rsid w:val="006D050F"/>
    <w:rsid w:val="006D24CD"/>
    <w:rsid w:val="006D6139"/>
    <w:rsid w:val="006E5068"/>
    <w:rsid w:val="006E5D65"/>
    <w:rsid w:val="006F1282"/>
    <w:rsid w:val="006F1FBC"/>
    <w:rsid w:val="00702D26"/>
    <w:rsid w:val="00706544"/>
    <w:rsid w:val="007072BA"/>
    <w:rsid w:val="0071620A"/>
    <w:rsid w:val="00724677"/>
    <w:rsid w:val="00725459"/>
    <w:rsid w:val="0073097B"/>
    <w:rsid w:val="00734608"/>
    <w:rsid w:val="00745302"/>
    <w:rsid w:val="007461D6"/>
    <w:rsid w:val="00746EC8"/>
    <w:rsid w:val="00763BF1"/>
    <w:rsid w:val="00766FD4"/>
    <w:rsid w:val="00774479"/>
    <w:rsid w:val="0078168C"/>
    <w:rsid w:val="00790E27"/>
    <w:rsid w:val="007A1569"/>
    <w:rsid w:val="007A4022"/>
    <w:rsid w:val="007A6E6E"/>
    <w:rsid w:val="007C3299"/>
    <w:rsid w:val="007C3BCC"/>
    <w:rsid w:val="007D6E56"/>
    <w:rsid w:val="007F4155"/>
    <w:rsid w:val="00815BC0"/>
    <w:rsid w:val="0081707E"/>
    <w:rsid w:val="008449B3"/>
    <w:rsid w:val="008449BD"/>
    <w:rsid w:val="0085747A"/>
    <w:rsid w:val="00884922"/>
    <w:rsid w:val="00885F64"/>
    <w:rsid w:val="00887BD5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377"/>
    <w:rsid w:val="008E64F4"/>
    <w:rsid w:val="008F0B50"/>
    <w:rsid w:val="008F12C9"/>
    <w:rsid w:val="008F6E29"/>
    <w:rsid w:val="00916188"/>
    <w:rsid w:val="00923D7D"/>
    <w:rsid w:val="009508DF"/>
    <w:rsid w:val="00950DAC"/>
    <w:rsid w:val="00954A07"/>
    <w:rsid w:val="00965641"/>
    <w:rsid w:val="009709C9"/>
    <w:rsid w:val="00997F14"/>
    <w:rsid w:val="009A78D9"/>
    <w:rsid w:val="009C3E31"/>
    <w:rsid w:val="009C54AE"/>
    <w:rsid w:val="009C788E"/>
    <w:rsid w:val="009E3B41"/>
    <w:rsid w:val="009E79AF"/>
    <w:rsid w:val="009F3C5C"/>
    <w:rsid w:val="009F4610"/>
    <w:rsid w:val="00A00ECC"/>
    <w:rsid w:val="00A0124D"/>
    <w:rsid w:val="00A03338"/>
    <w:rsid w:val="00A155EE"/>
    <w:rsid w:val="00A2245B"/>
    <w:rsid w:val="00A30110"/>
    <w:rsid w:val="00A3542B"/>
    <w:rsid w:val="00A36899"/>
    <w:rsid w:val="00A371F6"/>
    <w:rsid w:val="00A43BF6"/>
    <w:rsid w:val="00A54817"/>
    <w:rsid w:val="00A601C8"/>
    <w:rsid w:val="00A60799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638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B520A"/>
    <w:rsid w:val="00BD3869"/>
    <w:rsid w:val="00BD66E9"/>
    <w:rsid w:val="00BE5985"/>
    <w:rsid w:val="00BF2C41"/>
    <w:rsid w:val="00BF3856"/>
    <w:rsid w:val="00C058B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7208"/>
    <w:rsid w:val="00D1615F"/>
    <w:rsid w:val="00D17C3C"/>
    <w:rsid w:val="00D26B2C"/>
    <w:rsid w:val="00D352C9"/>
    <w:rsid w:val="00D425B2"/>
    <w:rsid w:val="00D44FE3"/>
    <w:rsid w:val="00D552B2"/>
    <w:rsid w:val="00D608D1"/>
    <w:rsid w:val="00D74119"/>
    <w:rsid w:val="00D8075B"/>
    <w:rsid w:val="00D8678B"/>
    <w:rsid w:val="00DA2114"/>
    <w:rsid w:val="00DE09C0"/>
    <w:rsid w:val="00DF320D"/>
    <w:rsid w:val="00DF605A"/>
    <w:rsid w:val="00DF71C8"/>
    <w:rsid w:val="00E129B8"/>
    <w:rsid w:val="00E21E7D"/>
    <w:rsid w:val="00E22FBC"/>
    <w:rsid w:val="00E24BF5"/>
    <w:rsid w:val="00E25338"/>
    <w:rsid w:val="00E43FC9"/>
    <w:rsid w:val="00E51E44"/>
    <w:rsid w:val="00E53FF6"/>
    <w:rsid w:val="00E63348"/>
    <w:rsid w:val="00E77E88"/>
    <w:rsid w:val="00E8107D"/>
    <w:rsid w:val="00E86E12"/>
    <w:rsid w:val="00EA4832"/>
    <w:rsid w:val="00EC4899"/>
    <w:rsid w:val="00EC5837"/>
    <w:rsid w:val="00ED03AB"/>
    <w:rsid w:val="00ED32D2"/>
    <w:rsid w:val="00EE32DE"/>
    <w:rsid w:val="00EE5457"/>
    <w:rsid w:val="00F070AB"/>
    <w:rsid w:val="00F27A7B"/>
    <w:rsid w:val="00F51BFE"/>
    <w:rsid w:val="00F526AF"/>
    <w:rsid w:val="00F617C3"/>
    <w:rsid w:val="00F672AF"/>
    <w:rsid w:val="00F7066B"/>
    <w:rsid w:val="00F83B28"/>
    <w:rsid w:val="00FB7DBA"/>
    <w:rsid w:val="00FC1C25"/>
    <w:rsid w:val="00FC3F45"/>
    <w:rsid w:val="00FD503F"/>
    <w:rsid w:val="00FD7589"/>
    <w:rsid w:val="00FF016A"/>
    <w:rsid w:val="00FF1401"/>
    <w:rsid w:val="00FF5E7D"/>
    <w:rsid w:val="3DFFB4C4"/>
    <w:rsid w:val="55A74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6E75"/>
  <w15:docId w15:val="{4DB2CA1B-0627-42A3-9153-F821CC336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0C21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C218F"/>
  </w:style>
  <w:style w:type="character" w:customStyle="1" w:styleId="spellingerror">
    <w:name w:val="spellingerror"/>
    <w:basedOn w:val="Domylnaczcionkaakapitu"/>
    <w:rsid w:val="000C218F"/>
  </w:style>
  <w:style w:type="character" w:customStyle="1" w:styleId="eop">
    <w:name w:val="eop"/>
    <w:basedOn w:val="Domylnaczcionkaakapitu"/>
    <w:rsid w:val="000C2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4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DA08DA-ED17-4C0A-B749-B5C9C5316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8671C8-E643-4B18-AF02-969103C102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164E3F-2799-463E-BF59-C2FEB27A70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390920-4ACA-4031-875E-B8EB273B38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824</Words>
  <Characters>4948</Characters>
  <Application>Microsoft Office Word</Application>
  <DocSecurity>0</DocSecurity>
  <Lines>41</Lines>
  <Paragraphs>11</Paragraphs>
  <ScaleCrop>false</ScaleCrop>
  <Company>Hewlett-Packard Company</Company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Pawłowska-Mielech</cp:lastModifiedBy>
  <cp:revision>2</cp:revision>
  <cp:lastPrinted>2017-02-15T12:41:00Z</cp:lastPrinted>
  <dcterms:created xsi:type="dcterms:W3CDTF">2026-04-14T08:46:00Z</dcterms:created>
  <dcterms:modified xsi:type="dcterms:W3CDTF">2026-04-14T08:46:00Z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